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D3B37" w14:textId="77777777" w:rsidR="00313EA7" w:rsidRDefault="00F379A1" w:rsidP="00F379A1">
      <w:pPr>
        <w:tabs>
          <w:tab w:val="left" w:pos="989"/>
        </w:tabs>
        <w:rPr>
          <w:rFonts w:ascii="Arial" w:hAnsi="Arial"/>
          <w:sz w:val="18"/>
          <w:szCs w:val="18"/>
        </w:rPr>
      </w:pPr>
      <w:r w:rsidRPr="00091658">
        <w:rPr>
          <w:rFonts w:ascii="Arial" w:hAnsi="Arial"/>
          <w:sz w:val="18"/>
          <w:szCs w:val="18"/>
        </w:rPr>
        <w:tab/>
      </w:r>
    </w:p>
    <w:p w14:paraId="0F302CE6" w14:textId="39548E30" w:rsidR="00C53AF6" w:rsidRPr="00C53AF6" w:rsidRDefault="00C53AF6" w:rsidP="00C53AF6">
      <w:pPr>
        <w:tabs>
          <w:tab w:val="left" w:pos="989"/>
        </w:tabs>
        <w:jc w:val="center"/>
        <w:rPr>
          <w:rFonts w:ascii="Arial" w:hAnsi="Arial"/>
          <w:b/>
          <w:bCs/>
          <w:sz w:val="18"/>
          <w:szCs w:val="18"/>
        </w:rPr>
      </w:pPr>
      <w:r w:rsidRPr="00C53AF6">
        <w:rPr>
          <w:rFonts w:ascii="Arial" w:hAnsi="Arial"/>
          <w:b/>
          <w:bCs/>
          <w:sz w:val="18"/>
          <w:szCs w:val="18"/>
        </w:rPr>
        <w:t>Bijlage 6: Losprocedure</w:t>
      </w:r>
    </w:p>
    <w:p w14:paraId="4C2937DB" w14:textId="77777777" w:rsidR="00C53AF6" w:rsidRDefault="00C53AF6" w:rsidP="00F379A1">
      <w:pPr>
        <w:tabs>
          <w:tab w:val="left" w:pos="989"/>
        </w:tabs>
        <w:rPr>
          <w:rFonts w:ascii="Arial" w:hAnsi="Arial"/>
          <w:sz w:val="18"/>
          <w:szCs w:val="18"/>
        </w:rPr>
      </w:pPr>
    </w:p>
    <w:p w14:paraId="044331C9" w14:textId="77777777" w:rsidR="00C53AF6" w:rsidRPr="00091658" w:rsidRDefault="00C53AF6" w:rsidP="00F379A1">
      <w:pPr>
        <w:tabs>
          <w:tab w:val="left" w:pos="989"/>
        </w:tabs>
        <w:rPr>
          <w:rFonts w:ascii="Arial" w:hAnsi="Arial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231"/>
        <w:gridCol w:w="3289"/>
        <w:gridCol w:w="2270"/>
        <w:gridCol w:w="2272"/>
      </w:tblGrid>
      <w:tr w:rsidR="0028361B" w:rsidRPr="00091658" w14:paraId="46B1B544" w14:textId="77777777" w:rsidTr="00FE5959">
        <w:tc>
          <w:tcPr>
            <w:tcW w:w="1242" w:type="dxa"/>
          </w:tcPr>
          <w:p w14:paraId="6F55822C" w14:textId="77777777" w:rsidR="00FE5959" w:rsidRPr="00091658" w:rsidRDefault="00FE5959" w:rsidP="00F379A1">
            <w:pPr>
              <w:tabs>
                <w:tab w:val="left" w:pos="989"/>
              </w:tabs>
              <w:rPr>
                <w:rFonts w:ascii="Arial" w:hAnsi="Arial"/>
                <w:sz w:val="18"/>
                <w:szCs w:val="18"/>
              </w:rPr>
            </w:pPr>
            <w:r w:rsidRPr="00091658">
              <w:rPr>
                <w:rFonts w:ascii="Arial" w:hAnsi="Arial"/>
                <w:sz w:val="18"/>
                <w:szCs w:val="18"/>
              </w:rPr>
              <w:t>Nummer:</w:t>
            </w:r>
          </w:p>
        </w:tc>
        <w:tc>
          <w:tcPr>
            <w:tcW w:w="3364" w:type="dxa"/>
          </w:tcPr>
          <w:p w14:paraId="3E6FBFFB" w14:textId="62B88764" w:rsidR="00FE5959" w:rsidRPr="00091658" w:rsidRDefault="00FE5959" w:rsidP="00F379A1">
            <w:pPr>
              <w:tabs>
                <w:tab w:val="left" w:pos="989"/>
              </w:tabs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303" w:type="dxa"/>
          </w:tcPr>
          <w:p w14:paraId="6024CC89" w14:textId="77777777" w:rsidR="00FE5959" w:rsidRPr="00091658" w:rsidRDefault="00FE5959" w:rsidP="00F379A1">
            <w:pPr>
              <w:tabs>
                <w:tab w:val="left" w:pos="989"/>
              </w:tabs>
              <w:rPr>
                <w:rFonts w:ascii="Arial" w:hAnsi="Arial"/>
                <w:sz w:val="18"/>
                <w:szCs w:val="18"/>
              </w:rPr>
            </w:pPr>
            <w:r w:rsidRPr="00091658">
              <w:rPr>
                <w:rFonts w:ascii="Arial" w:hAnsi="Arial"/>
                <w:sz w:val="18"/>
                <w:szCs w:val="18"/>
              </w:rPr>
              <w:t>Opsteller:</w:t>
            </w:r>
          </w:p>
        </w:tc>
        <w:tc>
          <w:tcPr>
            <w:tcW w:w="2303" w:type="dxa"/>
          </w:tcPr>
          <w:p w14:paraId="7EC78120" w14:textId="23EBF8FD" w:rsidR="00FE5959" w:rsidRPr="00091658" w:rsidRDefault="0054521A" w:rsidP="00F379A1">
            <w:pPr>
              <w:tabs>
                <w:tab w:val="left" w:pos="989"/>
              </w:tabs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R. Bokhorst</w:t>
            </w:r>
          </w:p>
        </w:tc>
      </w:tr>
      <w:tr w:rsidR="0028361B" w:rsidRPr="00091658" w14:paraId="54D92B1C" w14:textId="77777777" w:rsidTr="00FE5959">
        <w:tc>
          <w:tcPr>
            <w:tcW w:w="1242" w:type="dxa"/>
          </w:tcPr>
          <w:p w14:paraId="2A83C94C" w14:textId="77777777" w:rsidR="00FE5959" w:rsidRPr="00091658" w:rsidRDefault="00FE5959" w:rsidP="00F379A1">
            <w:pPr>
              <w:tabs>
                <w:tab w:val="left" w:pos="989"/>
              </w:tabs>
              <w:rPr>
                <w:rFonts w:ascii="Arial" w:hAnsi="Arial"/>
                <w:sz w:val="18"/>
                <w:szCs w:val="18"/>
              </w:rPr>
            </w:pPr>
            <w:r w:rsidRPr="00091658">
              <w:rPr>
                <w:rFonts w:ascii="Arial" w:hAnsi="Arial"/>
                <w:sz w:val="18"/>
                <w:szCs w:val="18"/>
              </w:rPr>
              <w:t>Titel:</w:t>
            </w:r>
          </w:p>
        </w:tc>
        <w:tc>
          <w:tcPr>
            <w:tcW w:w="3364" w:type="dxa"/>
          </w:tcPr>
          <w:p w14:paraId="1CCE290D" w14:textId="6AE320D4" w:rsidR="00FE5959" w:rsidRPr="00091658" w:rsidRDefault="000361D4" w:rsidP="00F379A1">
            <w:pPr>
              <w:tabs>
                <w:tab w:val="left" w:pos="989"/>
              </w:tabs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Losprocedure</w:t>
            </w:r>
            <w:r w:rsidR="0028361B">
              <w:rPr>
                <w:rFonts w:ascii="Arial" w:hAnsi="Arial"/>
                <w:sz w:val="18"/>
                <w:szCs w:val="18"/>
              </w:rPr>
              <w:t xml:space="preserve"> </w:t>
            </w:r>
            <w:r w:rsidR="00B51FAA">
              <w:rPr>
                <w:rFonts w:ascii="Arial" w:hAnsi="Arial"/>
                <w:sz w:val="18"/>
                <w:szCs w:val="18"/>
              </w:rPr>
              <w:t>poly</w:t>
            </w:r>
            <w:r w:rsidR="00C53294">
              <w:rPr>
                <w:rFonts w:ascii="Arial" w:hAnsi="Arial"/>
                <w:sz w:val="18"/>
                <w:szCs w:val="18"/>
              </w:rPr>
              <w:t>meer</w:t>
            </w:r>
            <w:r w:rsidR="00B51FAA">
              <w:rPr>
                <w:rFonts w:ascii="Arial" w:hAnsi="Arial"/>
                <w:sz w:val="18"/>
                <w:szCs w:val="18"/>
              </w:rPr>
              <w:t xml:space="preserve"> (flocculant </w:t>
            </w:r>
            <w:r w:rsidR="00C53294">
              <w:rPr>
                <w:rFonts w:ascii="Arial" w:hAnsi="Arial"/>
                <w:sz w:val="18"/>
                <w:szCs w:val="18"/>
              </w:rPr>
              <w:t>–</w:t>
            </w:r>
            <w:r w:rsidR="00A17886">
              <w:rPr>
                <w:rFonts w:ascii="Arial" w:hAnsi="Arial"/>
                <w:sz w:val="18"/>
                <w:szCs w:val="18"/>
              </w:rPr>
              <w:t xml:space="preserve"> p</w:t>
            </w:r>
            <w:r w:rsidR="005D0639">
              <w:rPr>
                <w:rFonts w:ascii="Arial" w:hAnsi="Arial"/>
                <w:sz w:val="18"/>
                <w:szCs w:val="18"/>
              </w:rPr>
              <w:t>oly</w:t>
            </w:r>
            <w:r w:rsidR="00C53294">
              <w:rPr>
                <w:rFonts w:ascii="Arial" w:hAnsi="Arial"/>
                <w:sz w:val="18"/>
                <w:szCs w:val="18"/>
              </w:rPr>
              <w:t>- elektrolyt</w:t>
            </w:r>
            <w:r w:rsidR="005D0639">
              <w:rPr>
                <w:rFonts w:ascii="Arial" w:hAnsi="Arial"/>
                <w:sz w:val="18"/>
                <w:szCs w:val="18"/>
              </w:rPr>
              <w:t xml:space="preserve">meer </w:t>
            </w:r>
            <w:r w:rsidR="00A17886">
              <w:rPr>
                <w:rFonts w:ascii="Arial" w:hAnsi="Arial"/>
                <w:sz w:val="18"/>
                <w:szCs w:val="18"/>
              </w:rPr>
              <w:t xml:space="preserve">- </w:t>
            </w:r>
            <w:r w:rsidR="00B51FAA">
              <w:rPr>
                <w:rFonts w:ascii="Arial" w:hAnsi="Arial"/>
                <w:sz w:val="18"/>
                <w:szCs w:val="18"/>
              </w:rPr>
              <w:t>PE)</w:t>
            </w:r>
          </w:p>
        </w:tc>
        <w:tc>
          <w:tcPr>
            <w:tcW w:w="2303" w:type="dxa"/>
          </w:tcPr>
          <w:p w14:paraId="2C09934B" w14:textId="77777777" w:rsidR="00FE5959" w:rsidRPr="00091658" w:rsidRDefault="00FE5959" w:rsidP="00F379A1">
            <w:pPr>
              <w:tabs>
                <w:tab w:val="left" w:pos="989"/>
              </w:tabs>
              <w:rPr>
                <w:rFonts w:ascii="Arial" w:hAnsi="Arial"/>
                <w:sz w:val="18"/>
                <w:szCs w:val="18"/>
              </w:rPr>
            </w:pPr>
            <w:r w:rsidRPr="00091658">
              <w:rPr>
                <w:rFonts w:ascii="Arial" w:hAnsi="Arial"/>
                <w:sz w:val="18"/>
                <w:szCs w:val="18"/>
              </w:rPr>
              <w:t>Eigenaar:</w:t>
            </w:r>
          </w:p>
        </w:tc>
        <w:tc>
          <w:tcPr>
            <w:tcW w:w="2303" w:type="dxa"/>
          </w:tcPr>
          <w:p w14:paraId="0664673C" w14:textId="77777777" w:rsidR="00FE5959" w:rsidRPr="00091658" w:rsidRDefault="00091658" w:rsidP="00F379A1">
            <w:pPr>
              <w:tabs>
                <w:tab w:val="left" w:pos="989"/>
              </w:tabs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HVK</w:t>
            </w:r>
          </w:p>
        </w:tc>
      </w:tr>
      <w:tr w:rsidR="0028361B" w:rsidRPr="00091658" w14:paraId="57D00906" w14:textId="77777777" w:rsidTr="00FE5959">
        <w:tc>
          <w:tcPr>
            <w:tcW w:w="1242" w:type="dxa"/>
          </w:tcPr>
          <w:p w14:paraId="2A57A17F" w14:textId="77777777" w:rsidR="00FE5959" w:rsidRPr="00091658" w:rsidRDefault="00FE5959" w:rsidP="00F379A1">
            <w:pPr>
              <w:tabs>
                <w:tab w:val="left" w:pos="989"/>
              </w:tabs>
              <w:rPr>
                <w:rFonts w:ascii="Arial" w:hAnsi="Arial"/>
                <w:sz w:val="18"/>
                <w:szCs w:val="18"/>
              </w:rPr>
            </w:pPr>
            <w:r w:rsidRPr="00091658">
              <w:rPr>
                <w:rFonts w:ascii="Arial" w:hAnsi="Arial"/>
                <w:sz w:val="18"/>
                <w:szCs w:val="18"/>
              </w:rPr>
              <w:t>Datum:</w:t>
            </w:r>
          </w:p>
        </w:tc>
        <w:tc>
          <w:tcPr>
            <w:tcW w:w="3364" w:type="dxa"/>
          </w:tcPr>
          <w:p w14:paraId="7EDB542F" w14:textId="0812A079" w:rsidR="00FE5959" w:rsidRPr="00091658" w:rsidRDefault="00D86CFA" w:rsidP="00F379A1">
            <w:pPr>
              <w:tabs>
                <w:tab w:val="left" w:pos="989"/>
              </w:tabs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 w:rsidR="0054521A">
              <w:rPr>
                <w:rFonts w:ascii="Arial" w:hAnsi="Arial"/>
                <w:sz w:val="18"/>
                <w:szCs w:val="18"/>
              </w:rPr>
              <w:t>6</w:t>
            </w:r>
            <w:r w:rsidR="006B2C99">
              <w:rPr>
                <w:rFonts w:ascii="Arial" w:hAnsi="Arial"/>
                <w:sz w:val="18"/>
                <w:szCs w:val="18"/>
              </w:rPr>
              <w:t>-3</w:t>
            </w:r>
            <w:r w:rsidR="00125AF3">
              <w:rPr>
                <w:rFonts w:ascii="Arial" w:hAnsi="Arial"/>
                <w:sz w:val="18"/>
                <w:szCs w:val="18"/>
              </w:rPr>
              <w:t>-202</w:t>
            </w:r>
            <w:r w:rsidR="0054521A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2303" w:type="dxa"/>
          </w:tcPr>
          <w:p w14:paraId="3F39811E" w14:textId="77777777" w:rsidR="00FE5959" w:rsidRPr="00091658" w:rsidRDefault="00FE5959" w:rsidP="00F379A1">
            <w:pPr>
              <w:tabs>
                <w:tab w:val="left" w:pos="989"/>
              </w:tabs>
              <w:rPr>
                <w:rFonts w:ascii="Arial" w:hAnsi="Arial"/>
                <w:sz w:val="18"/>
                <w:szCs w:val="18"/>
              </w:rPr>
            </w:pPr>
            <w:r w:rsidRPr="00091658">
              <w:rPr>
                <w:rFonts w:ascii="Arial" w:hAnsi="Arial"/>
                <w:sz w:val="18"/>
                <w:szCs w:val="18"/>
              </w:rPr>
              <w:t>Corsanummer:</w:t>
            </w:r>
          </w:p>
        </w:tc>
        <w:tc>
          <w:tcPr>
            <w:tcW w:w="2303" w:type="dxa"/>
          </w:tcPr>
          <w:p w14:paraId="1C1B210F" w14:textId="77777777" w:rsidR="00FE5959" w:rsidRPr="00091658" w:rsidRDefault="00FE5959" w:rsidP="00F379A1">
            <w:pPr>
              <w:tabs>
                <w:tab w:val="left" w:pos="989"/>
              </w:tabs>
              <w:rPr>
                <w:rFonts w:ascii="Arial" w:hAnsi="Arial"/>
                <w:sz w:val="18"/>
                <w:szCs w:val="18"/>
              </w:rPr>
            </w:pPr>
          </w:p>
        </w:tc>
      </w:tr>
      <w:tr w:rsidR="0028361B" w:rsidRPr="00091658" w14:paraId="5AF6AD12" w14:textId="77777777" w:rsidTr="00FE5959">
        <w:tc>
          <w:tcPr>
            <w:tcW w:w="1242" w:type="dxa"/>
          </w:tcPr>
          <w:p w14:paraId="62F71D72" w14:textId="77777777" w:rsidR="00FE5959" w:rsidRPr="00091658" w:rsidRDefault="00FE5959" w:rsidP="00F379A1">
            <w:pPr>
              <w:tabs>
                <w:tab w:val="left" w:pos="989"/>
              </w:tabs>
              <w:rPr>
                <w:rFonts w:ascii="Arial" w:hAnsi="Arial"/>
                <w:sz w:val="18"/>
                <w:szCs w:val="18"/>
              </w:rPr>
            </w:pPr>
            <w:r w:rsidRPr="00091658">
              <w:rPr>
                <w:rFonts w:ascii="Arial" w:hAnsi="Arial"/>
                <w:sz w:val="18"/>
                <w:szCs w:val="18"/>
              </w:rPr>
              <w:t>Revisie:</w:t>
            </w:r>
          </w:p>
        </w:tc>
        <w:tc>
          <w:tcPr>
            <w:tcW w:w="3364" w:type="dxa"/>
          </w:tcPr>
          <w:p w14:paraId="3D317854" w14:textId="55AFEEBE" w:rsidR="00FE5959" w:rsidRPr="00091658" w:rsidRDefault="00091658" w:rsidP="00F379A1">
            <w:pPr>
              <w:tabs>
                <w:tab w:val="left" w:pos="989"/>
              </w:tabs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V1.</w:t>
            </w:r>
            <w:r w:rsidR="0054521A">
              <w:rPr>
                <w:rFonts w:ascii="Arial" w:hAnsi="Arial"/>
                <w:sz w:val="18"/>
                <w:szCs w:val="18"/>
              </w:rPr>
              <w:t xml:space="preserve">0 </w:t>
            </w:r>
          </w:p>
        </w:tc>
        <w:tc>
          <w:tcPr>
            <w:tcW w:w="2303" w:type="dxa"/>
          </w:tcPr>
          <w:p w14:paraId="2DE20728" w14:textId="77777777" w:rsidR="00FE5959" w:rsidRPr="00091658" w:rsidRDefault="00FE5959" w:rsidP="00F379A1">
            <w:pPr>
              <w:tabs>
                <w:tab w:val="left" w:pos="989"/>
              </w:tabs>
              <w:rPr>
                <w:rFonts w:ascii="Arial" w:hAnsi="Arial"/>
                <w:sz w:val="18"/>
                <w:szCs w:val="18"/>
              </w:rPr>
            </w:pPr>
            <w:r w:rsidRPr="00091658">
              <w:rPr>
                <w:rFonts w:ascii="Arial" w:hAnsi="Arial"/>
                <w:sz w:val="18"/>
                <w:szCs w:val="18"/>
              </w:rPr>
              <w:t>Arbocatalogus:</w:t>
            </w:r>
          </w:p>
        </w:tc>
        <w:tc>
          <w:tcPr>
            <w:tcW w:w="2303" w:type="dxa"/>
          </w:tcPr>
          <w:p w14:paraId="53395ECC" w14:textId="246C7A5A" w:rsidR="00FE5959" w:rsidRPr="00336FD8" w:rsidRDefault="00336FD8" w:rsidP="00F379A1">
            <w:pPr>
              <w:tabs>
                <w:tab w:val="left" w:pos="989"/>
              </w:tabs>
              <w:rPr>
                <w:rFonts w:ascii="Arial" w:hAnsi="Arial"/>
                <w:sz w:val="18"/>
                <w:szCs w:val="18"/>
              </w:rPr>
            </w:pPr>
            <w:hyperlink r:id="rId7" w:history="1">
              <w:r w:rsidRPr="00336FD8">
                <w:rPr>
                  <w:rFonts w:ascii="Arial" w:hAnsi="Arial"/>
                  <w:color w:val="0000FF"/>
                  <w:sz w:val="18"/>
                  <w:szCs w:val="18"/>
                  <w:u w:val="single"/>
                </w:rPr>
                <w:t>Arbocatalogus 9 Gevaarlijke stoffen | A&amp;O fonds Waterschappen</w:t>
              </w:r>
            </w:hyperlink>
          </w:p>
        </w:tc>
      </w:tr>
    </w:tbl>
    <w:p w14:paraId="7F1BD6A5" w14:textId="780FA67C" w:rsidR="009B7AA4" w:rsidRPr="00091658" w:rsidRDefault="009B7AA4" w:rsidP="001765C6">
      <w:pPr>
        <w:pStyle w:val="Kop2"/>
        <w:numPr>
          <w:ilvl w:val="0"/>
          <w:numId w:val="9"/>
        </w:numPr>
        <w:ind w:hanging="720"/>
      </w:pPr>
      <w:r>
        <w:t>Inleiding</w:t>
      </w:r>
    </w:p>
    <w:p w14:paraId="56E36404" w14:textId="5CF1374D" w:rsidR="008760AA" w:rsidRDefault="00863309" w:rsidP="00961A1E">
      <w:pPr>
        <w:rPr>
          <w:rFonts w:ascii="Arial" w:hAnsi="Arial"/>
          <w:sz w:val="18"/>
          <w:szCs w:val="18"/>
        </w:rPr>
      </w:pPr>
      <w:r w:rsidRPr="00863309">
        <w:rPr>
          <w:rFonts w:ascii="Arial" w:hAnsi="Arial"/>
          <w:sz w:val="18"/>
          <w:szCs w:val="18"/>
        </w:rPr>
        <w:t xml:space="preserve">Deze losprocedure is bedoeld voor het veilig lossen van </w:t>
      </w:r>
      <w:r w:rsidR="00C53294">
        <w:rPr>
          <w:rFonts w:ascii="Arial" w:hAnsi="Arial"/>
          <w:sz w:val="18"/>
          <w:szCs w:val="18"/>
        </w:rPr>
        <w:t>polymeer</w:t>
      </w:r>
      <w:r w:rsidRPr="00863309">
        <w:rPr>
          <w:rFonts w:ascii="Arial" w:hAnsi="Arial"/>
          <w:sz w:val="18"/>
          <w:szCs w:val="18"/>
        </w:rPr>
        <w:t xml:space="preserve"> op de betreffende </w:t>
      </w:r>
      <w:proofErr w:type="spellStart"/>
      <w:r w:rsidRPr="00863309">
        <w:rPr>
          <w:rFonts w:ascii="Arial" w:hAnsi="Arial"/>
          <w:sz w:val="18"/>
          <w:szCs w:val="18"/>
        </w:rPr>
        <w:t>AWZI’s</w:t>
      </w:r>
      <w:proofErr w:type="spellEnd"/>
      <w:r w:rsidRPr="00863309">
        <w:rPr>
          <w:rFonts w:ascii="Arial" w:hAnsi="Arial"/>
          <w:sz w:val="18"/>
          <w:szCs w:val="18"/>
        </w:rPr>
        <w:t>. Lees deze losprocedure nauwkeurig door en teken bij akkoord de controlelijst op de laatste pagina af.</w:t>
      </w:r>
    </w:p>
    <w:p w14:paraId="13C91CF2" w14:textId="77777777" w:rsidR="00B557E5" w:rsidRPr="00091658" w:rsidRDefault="00B557E5" w:rsidP="001765C6">
      <w:pPr>
        <w:pStyle w:val="Kop2"/>
        <w:numPr>
          <w:ilvl w:val="0"/>
          <w:numId w:val="9"/>
        </w:numPr>
        <w:ind w:hanging="720"/>
      </w:pPr>
      <w:r>
        <w:t>Bestelling</w:t>
      </w:r>
    </w:p>
    <w:p w14:paraId="69BB3716" w14:textId="77777777" w:rsidR="00580AA7" w:rsidRPr="00580AA7" w:rsidRDefault="00580AA7" w:rsidP="00580AA7">
      <w:pPr>
        <w:spacing w:after="240"/>
        <w:rPr>
          <w:rFonts w:ascii="Arial" w:hAnsi="Arial"/>
          <w:sz w:val="18"/>
          <w:szCs w:val="18"/>
        </w:rPr>
      </w:pPr>
      <w:r w:rsidRPr="00580AA7">
        <w:rPr>
          <w:rFonts w:ascii="Arial" w:hAnsi="Arial"/>
          <w:sz w:val="18"/>
          <w:szCs w:val="18"/>
        </w:rPr>
        <w:t>Bij het bestellen moet het volgende in acht worden genomen:</w:t>
      </w:r>
    </w:p>
    <w:p w14:paraId="40813351" w14:textId="3C4D263E" w:rsidR="00B668AD" w:rsidRDefault="00B668AD" w:rsidP="00580AA7">
      <w:pPr>
        <w:pStyle w:val="Lijstalinea"/>
        <w:numPr>
          <w:ilvl w:val="0"/>
          <w:numId w:val="23"/>
        </w:numPr>
        <w:spacing w:after="240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De l</w:t>
      </w:r>
      <w:r w:rsidRPr="00B668AD">
        <w:rPr>
          <w:rFonts w:ascii="Arial" w:hAnsi="Arial"/>
          <w:sz w:val="18"/>
          <w:szCs w:val="18"/>
        </w:rPr>
        <w:t xml:space="preserve">everancier dient tussen voorlopige gunning en definitieve gunning een MSDS of veiligheidsinformatieblad (VIB) in te dienen. Het MSDS of VIB dient de wettelijke vereiste informatie bevatten en rubrieken </w:t>
      </w:r>
      <w:proofErr w:type="gramStart"/>
      <w:r w:rsidRPr="00B668AD">
        <w:rPr>
          <w:rFonts w:ascii="Arial" w:hAnsi="Arial"/>
          <w:sz w:val="18"/>
          <w:szCs w:val="18"/>
        </w:rPr>
        <w:t>conform</w:t>
      </w:r>
      <w:proofErr w:type="gramEnd"/>
      <w:r w:rsidRPr="00B668AD">
        <w:rPr>
          <w:rFonts w:ascii="Arial" w:hAnsi="Arial"/>
          <w:sz w:val="18"/>
          <w:szCs w:val="18"/>
        </w:rPr>
        <w:t xml:space="preserve"> de REACH-verordening</w:t>
      </w:r>
      <w:r w:rsidR="00444099">
        <w:rPr>
          <w:rFonts w:ascii="Arial" w:hAnsi="Arial"/>
          <w:sz w:val="18"/>
          <w:szCs w:val="18"/>
        </w:rPr>
        <w:t>;</w:t>
      </w:r>
    </w:p>
    <w:p w14:paraId="1928CC75" w14:textId="7201E6AE" w:rsidR="00580AA7" w:rsidRDefault="00580AA7" w:rsidP="00580AA7">
      <w:pPr>
        <w:pStyle w:val="Lijstalinea"/>
        <w:numPr>
          <w:ilvl w:val="0"/>
          <w:numId w:val="23"/>
        </w:numPr>
        <w:spacing w:after="240"/>
        <w:rPr>
          <w:rFonts w:ascii="Arial" w:hAnsi="Arial"/>
          <w:sz w:val="18"/>
          <w:szCs w:val="18"/>
        </w:rPr>
      </w:pPr>
      <w:r w:rsidRPr="00580AA7">
        <w:rPr>
          <w:rFonts w:ascii="Arial" w:hAnsi="Arial"/>
          <w:sz w:val="18"/>
          <w:szCs w:val="18"/>
        </w:rPr>
        <w:t xml:space="preserve">De bestelhoeveelheid mag niet meer zijn dan </w:t>
      </w:r>
      <w:r w:rsidR="00B51FAA" w:rsidRPr="00206B25">
        <w:rPr>
          <w:rFonts w:ascii="Arial" w:hAnsi="Arial"/>
          <w:sz w:val="18"/>
          <w:szCs w:val="18"/>
        </w:rPr>
        <w:t>95</w:t>
      </w:r>
      <w:r w:rsidRPr="00206B25">
        <w:rPr>
          <w:rFonts w:ascii="Arial" w:hAnsi="Arial"/>
          <w:sz w:val="18"/>
          <w:szCs w:val="18"/>
        </w:rPr>
        <w:t>%</w:t>
      </w:r>
      <w:r w:rsidRPr="00580AA7">
        <w:rPr>
          <w:rFonts w:ascii="Arial" w:hAnsi="Arial"/>
          <w:sz w:val="18"/>
          <w:szCs w:val="18"/>
        </w:rPr>
        <w:t xml:space="preserve"> van de opslagtank;</w:t>
      </w:r>
    </w:p>
    <w:p w14:paraId="1C352521" w14:textId="5DAB3332" w:rsidR="00580AA7" w:rsidRDefault="00580AA7" w:rsidP="00580AA7">
      <w:pPr>
        <w:pStyle w:val="Lijstalinea"/>
        <w:numPr>
          <w:ilvl w:val="0"/>
          <w:numId w:val="23"/>
        </w:numPr>
        <w:spacing w:after="240"/>
        <w:rPr>
          <w:rFonts w:ascii="Arial" w:hAnsi="Arial"/>
          <w:sz w:val="18"/>
          <w:szCs w:val="18"/>
        </w:rPr>
      </w:pPr>
      <w:r w:rsidRPr="00580AA7">
        <w:rPr>
          <w:rFonts w:ascii="Arial" w:hAnsi="Arial"/>
          <w:sz w:val="18"/>
          <w:szCs w:val="18"/>
        </w:rPr>
        <w:t>Er dient een ervaren en Nederlands</w:t>
      </w:r>
      <w:r w:rsidR="00CB368B">
        <w:rPr>
          <w:rFonts w:ascii="Arial" w:hAnsi="Arial"/>
          <w:sz w:val="18"/>
          <w:szCs w:val="18"/>
        </w:rPr>
        <w:t>-</w:t>
      </w:r>
      <w:r w:rsidRPr="00580AA7">
        <w:rPr>
          <w:rFonts w:ascii="Arial" w:hAnsi="Arial"/>
          <w:sz w:val="18"/>
          <w:szCs w:val="18"/>
        </w:rPr>
        <w:t xml:space="preserve"> of Engelssprekende chauffeur te komen lossen</w:t>
      </w:r>
      <w:r w:rsidR="00755CAE">
        <w:rPr>
          <w:rFonts w:ascii="Arial" w:hAnsi="Arial"/>
          <w:sz w:val="18"/>
          <w:szCs w:val="18"/>
        </w:rPr>
        <w:t>;</w:t>
      </w:r>
    </w:p>
    <w:p w14:paraId="3DFED324" w14:textId="1BA56D04" w:rsidR="00755CAE" w:rsidRPr="00580AA7" w:rsidRDefault="00755CAE" w:rsidP="00580AA7">
      <w:pPr>
        <w:pStyle w:val="Lijstalinea"/>
        <w:numPr>
          <w:ilvl w:val="0"/>
          <w:numId w:val="23"/>
        </w:numPr>
        <w:spacing w:after="240"/>
        <w:rPr>
          <w:rFonts w:ascii="Arial" w:hAnsi="Arial"/>
          <w:sz w:val="18"/>
          <w:szCs w:val="18"/>
        </w:rPr>
      </w:pPr>
      <w:r w:rsidRPr="00755CAE">
        <w:rPr>
          <w:rFonts w:ascii="Arial" w:hAnsi="Arial"/>
          <w:sz w:val="18"/>
          <w:szCs w:val="18"/>
        </w:rPr>
        <w:t>De chauffeur moet volledig zelfstandig kunnen lossen, inclusief het correct reageren op signalen zoals een alarm tijdens het lossen.</w:t>
      </w:r>
    </w:p>
    <w:p w14:paraId="7CA558A7" w14:textId="0A941B0A" w:rsidR="000E198C" w:rsidRPr="00091658" w:rsidRDefault="000E198C" w:rsidP="001765C6">
      <w:pPr>
        <w:pStyle w:val="Kop2"/>
        <w:numPr>
          <w:ilvl w:val="0"/>
          <w:numId w:val="9"/>
        </w:numPr>
        <w:ind w:hanging="720"/>
      </w:pPr>
      <w:r w:rsidRPr="00091658">
        <w:t>Algemene maatregelen</w:t>
      </w:r>
    </w:p>
    <w:p w14:paraId="6E47065C" w14:textId="5607E637" w:rsidR="000E198C" w:rsidRPr="00C96DF7" w:rsidRDefault="000E198C" w:rsidP="000E198C">
      <w:pPr>
        <w:rPr>
          <w:rFonts w:ascii="Arial" w:hAnsi="Arial"/>
          <w:sz w:val="18"/>
          <w:szCs w:val="18"/>
        </w:rPr>
      </w:pPr>
      <w:r w:rsidRPr="00C96DF7">
        <w:rPr>
          <w:rFonts w:ascii="Arial" w:hAnsi="Arial"/>
          <w:sz w:val="18"/>
          <w:szCs w:val="18"/>
        </w:rPr>
        <w:t xml:space="preserve">Bij </w:t>
      </w:r>
      <w:r w:rsidR="00DD70FA" w:rsidRPr="00C96DF7">
        <w:rPr>
          <w:rFonts w:ascii="Arial" w:hAnsi="Arial"/>
          <w:sz w:val="18"/>
          <w:szCs w:val="18"/>
        </w:rPr>
        <w:t>het lossen van po</w:t>
      </w:r>
      <w:r w:rsidR="00EF6F8F">
        <w:rPr>
          <w:rFonts w:ascii="Arial" w:hAnsi="Arial"/>
          <w:sz w:val="18"/>
          <w:szCs w:val="18"/>
        </w:rPr>
        <w:t>lymeer</w:t>
      </w:r>
      <w:r w:rsidRPr="00C96DF7">
        <w:rPr>
          <w:rFonts w:ascii="Arial" w:hAnsi="Arial"/>
          <w:sz w:val="18"/>
          <w:szCs w:val="18"/>
        </w:rPr>
        <w:t xml:space="preserve"> moeten </w:t>
      </w:r>
      <w:r w:rsidR="00DD70FA" w:rsidRPr="00C96DF7">
        <w:rPr>
          <w:rFonts w:ascii="Arial" w:hAnsi="Arial"/>
          <w:sz w:val="18"/>
          <w:szCs w:val="18"/>
        </w:rPr>
        <w:t xml:space="preserve">onderstaande </w:t>
      </w:r>
      <w:r w:rsidRPr="00C96DF7">
        <w:rPr>
          <w:rFonts w:ascii="Arial" w:hAnsi="Arial"/>
          <w:sz w:val="18"/>
          <w:szCs w:val="18"/>
        </w:rPr>
        <w:t>maatregelen altijd worden nageleefd:</w:t>
      </w:r>
    </w:p>
    <w:p w14:paraId="3FF2F4DB" w14:textId="03B881DD" w:rsidR="00F70465" w:rsidRPr="00C96DF7" w:rsidRDefault="00F70465" w:rsidP="00F70465">
      <w:pPr>
        <w:pStyle w:val="Lijstalinea"/>
        <w:numPr>
          <w:ilvl w:val="0"/>
          <w:numId w:val="12"/>
        </w:numPr>
        <w:rPr>
          <w:rFonts w:ascii="Arial" w:hAnsi="Arial"/>
          <w:sz w:val="18"/>
          <w:szCs w:val="18"/>
        </w:rPr>
      </w:pPr>
      <w:r w:rsidRPr="00C96DF7">
        <w:rPr>
          <w:rFonts w:ascii="Arial" w:hAnsi="Arial"/>
          <w:sz w:val="18"/>
          <w:szCs w:val="18"/>
        </w:rPr>
        <w:t>Lossen vindt plaats volgens vooraf gemaakte afspraak met</w:t>
      </w:r>
      <w:r w:rsidR="00B809D5">
        <w:rPr>
          <w:rFonts w:ascii="Arial" w:hAnsi="Arial"/>
          <w:sz w:val="18"/>
          <w:szCs w:val="18"/>
        </w:rPr>
        <w:t xml:space="preserve"> bevoegde </w:t>
      </w:r>
      <w:r w:rsidR="00851C7B">
        <w:rPr>
          <w:rFonts w:ascii="Arial" w:hAnsi="Arial"/>
          <w:sz w:val="18"/>
          <w:szCs w:val="18"/>
        </w:rPr>
        <w:t xml:space="preserve">Rijnland </w:t>
      </w:r>
      <w:r w:rsidR="00396FC5">
        <w:rPr>
          <w:rFonts w:ascii="Arial" w:hAnsi="Arial"/>
          <w:sz w:val="18"/>
          <w:szCs w:val="18"/>
        </w:rPr>
        <w:t>medewerker</w:t>
      </w:r>
      <w:r w:rsidR="00237329" w:rsidRPr="00C96DF7">
        <w:rPr>
          <w:rFonts w:ascii="Arial" w:hAnsi="Arial"/>
          <w:sz w:val="18"/>
          <w:szCs w:val="18"/>
        </w:rPr>
        <w:t>;</w:t>
      </w:r>
    </w:p>
    <w:p w14:paraId="37D83806" w14:textId="0FCFB29A" w:rsidR="00A60EB4" w:rsidRPr="00C96DF7" w:rsidRDefault="00DF7AE6" w:rsidP="00F70465">
      <w:pPr>
        <w:pStyle w:val="Lijstalinea"/>
        <w:numPr>
          <w:ilvl w:val="0"/>
          <w:numId w:val="12"/>
        </w:numPr>
        <w:rPr>
          <w:rFonts w:ascii="Arial" w:hAnsi="Arial"/>
          <w:sz w:val="18"/>
          <w:szCs w:val="18"/>
        </w:rPr>
      </w:pPr>
      <w:r w:rsidRPr="00C96DF7">
        <w:rPr>
          <w:rFonts w:ascii="Arial" w:hAnsi="Arial"/>
          <w:sz w:val="18"/>
          <w:szCs w:val="18"/>
        </w:rPr>
        <w:t>Bij aankomst is de chauffeur verplicht zich te m</w:t>
      </w:r>
      <w:r w:rsidR="00D01EAC" w:rsidRPr="00C96DF7">
        <w:rPr>
          <w:rFonts w:ascii="Arial" w:hAnsi="Arial"/>
          <w:sz w:val="18"/>
          <w:szCs w:val="18"/>
        </w:rPr>
        <w:t xml:space="preserve">elden bij </w:t>
      </w:r>
      <w:r w:rsidR="00CC100C">
        <w:rPr>
          <w:rFonts w:ascii="Arial" w:hAnsi="Arial"/>
          <w:sz w:val="18"/>
          <w:szCs w:val="18"/>
        </w:rPr>
        <w:t xml:space="preserve">de </w:t>
      </w:r>
      <w:r w:rsidR="005C4817" w:rsidRPr="005C4817">
        <w:rPr>
          <w:rFonts w:ascii="Arial" w:hAnsi="Arial"/>
          <w:sz w:val="18"/>
          <w:szCs w:val="18"/>
        </w:rPr>
        <w:t>bevoegde Rijnland medewerker</w:t>
      </w:r>
      <w:r w:rsidR="00CC100C">
        <w:rPr>
          <w:rFonts w:ascii="Arial" w:hAnsi="Arial"/>
          <w:sz w:val="18"/>
          <w:szCs w:val="18"/>
        </w:rPr>
        <w:t xml:space="preserve">; </w:t>
      </w:r>
    </w:p>
    <w:p w14:paraId="0C40C199" w14:textId="46192FC0" w:rsidR="00D01EAC" w:rsidRDefault="00A60EB4" w:rsidP="00C96DF7">
      <w:pPr>
        <w:pStyle w:val="Lijstalinea"/>
        <w:numPr>
          <w:ilvl w:val="0"/>
          <w:numId w:val="12"/>
        </w:numPr>
        <w:spacing w:line="276" w:lineRule="auto"/>
        <w:rPr>
          <w:rFonts w:ascii="Arial" w:hAnsi="Arial"/>
          <w:sz w:val="18"/>
          <w:szCs w:val="18"/>
        </w:rPr>
      </w:pPr>
      <w:r w:rsidRPr="00C96DF7">
        <w:rPr>
          <w:rFonts w:ascii="Arial" w:hAnsi="Arial"/>
          <w:sz w:val="18"/>
          <w:szCs w:val="18"/>
        </w:rPr>
        <w:t>A</w:t>
      </w:r>
      <w:r w:rsidR="00237329" w:rsidRPr="00C96DF7">
        <w:rPr>
          <w:rFonts w:ascii="Arial" w:hAnsi="Arial"/>
          <w:sz w:val="18"/>
          <w:szCs w:val="18"/>
        </w:rPr>
        <w:t xml:space="preserve">anwijzingen </w:t>
      </w:r>
      <w:r w:rsidRPr="00C96DF7">
        <w:rPr>
          <w:rFonts w:ascii="Arial" w:hAnsi="Arial"/>
          <w:sz w:val="18"/>
          <w:szCs w:val="18"/>
        </w:rPr>
        <w:t xml:space="preserve">van </w:t>
      </w:r>
      <w:r w:rsidR="00D92C14">
        <w:rPr>
          <w:rFonts w:ascii="Arial" w:hAnsi="Arial"/>
          <w:sz w:val="18"/>
          <w:szCs w:val="18"/>
        </w:rPr>
        <w:t xml:space="preserve">de </w:t>
      </w:r>
      <w:r w:rsidR="00D92C14" w:rsidRPr="00D92C14">
        <w:rPr>
          <w:rFonts w:ascii="Arial" w:hAnsi="Arial"/>
          <w:sz w:val="18"/>
          <w:szCs w:val="18"/>
        </w:rPr>
        <w:t xml:space="preserve">bevoegde Rijnland medewerker </w:t>
      </w:r>
      <w:r w:rsidR="00237329" w:rsidRPr="00C96DF7">
        <w:rPr>
          <w:rFonts w:ascii="Arial" w:hAnsi="Arial"/>
          <w:sz w:val="18"/>
          <w:szCs w:val="18"/>
        </w:rPr>
        <w:t>dienen altijd en nauwgezet gevolgd te worden;</w:t>
      </w:r>
    </w:p>
    <w:p w14:paraId="3F5F241B" w14:textId="3BAE5738" w:rsidR="00E228E9" w:rsidRPr="00206B25" w:rsidRDefault="00E228E9" w:rsidP="00C96DF7">
      <w:pPr>
        <w:pStyle w:val="Lijstalinea"/>
        <w:numPr>
          <w:ilvl w:val="0"/>
          <w:numId w:val="12"/>
        </w:numPr>
        <w:spacing w:line="276" w:lineRule="auto"/>
        <w:rPr>
          <w:rFonts w:ascii="Arial" w:hAnsi="Arial"/>
          <w:sz w:val="18"/>
          <w:szCs w:val="18"/>
        </w:rPr>
      </w:pPr>
      <w:r w:rsidRPr="00206B25">
        <w:rPr>
          <w:rFonts w:ascii="Arial" w:hAnsi="Arial"/>
          <w:sz w:val="18"/>
          <w:szCs w:val="18"/>
        </w:rPr>
        <w:t>De Rijnland medewerker is op locatie en beschikbaar voor vragen, maar is niet continue bij het lossen aanwezig;</w:t>
      </w:r>
    </w:p>
    <w:p w14:paraId="4EFE0D59" w14:textId="77777777" w:rsidR="00485BE3" w:rsidRPr="00C96DF7" w:rsidRDefault="00485BE3" w:rsidP="00485BE3">
      <w:pPr>
        <w:pStyle w:val="Lijstalinea"/>
        <w:numPr>
          <w:ilvl w:val="0"/>
          <w:numId w:val="12"/>
        </w:numPr>
        <w:spacing w:line="276" w:lineRule="auto"/>
        <w:rPr>
          <w:rFonts w:ascii="Arial" w:hAnsi="Arial"/>
          <w:sz w:val="18"/>
          <w:szCs w:val="18"/>
        </w:rPr>
      </w:pPr>
      <w:r w:rsidRPr="00C96DF7">
        <w:rPr>
          <w:rFonts w:ascii="Arial" w:hAnsi="Arial"/>
          <w:sz w:val="18"/>
          <w:szCs w:val="18"/>
        </w:rPr>
        <w:t>Volg de aangewezen route naar de losplaats en blijf op de geasfalteerde wegen;</w:t>
      </w:r>
    </w:p>
    <w:p w14:paraId="7F6B7D6C" w14:textId="77777777" w:rsidR="00000652" w:rsidRDefault="00000652" w:rsidP="00000652">
      <w:pPr>
        <w:pStyle w:val="Lijstalinea"/>
        <w:numPr>
          <w:ilvl w:val="0"/>
          <w:numId w:val="12"/>
        </w:numPr>
        <w:rPr>
          <w:rFonts w:ascii="Arial" w:hAnsi="Arial"/>
          <w:sz w:val="18"/>
          <w:szCs w:val="18"/>
        </w:rPr>
      </w:pPr>
      <w:r w:rsidRPr="00C96DF7">
        <w:rPr>
          <w:rFonts w:ascii="Arial" w:hAnsi="Arial"/>
          <w:sz w:val="18"/>
          <w:szCs w:val="18"/>
        </w:rPr>
        <w:t>Op het gehele terrein van Rijnland geldt een maximumsnelheid van 15 km/u;</w:t>
      </w:r>
    </w:p>
    <w:p w14:paraId="1C032717" w14:textId="77777777" w:rsidR="007A4552" w:rsidRDefault="007A4552" w:rsidP="007A4552">
      <w:pPr>
        <w:numPr>
          <w:ilvl w:val="0"/>
          <w:numId w:val="12"/>
        </w:numPr>
        <w:spacing w:line="276" w:lineRule="auto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Bij windkracht 5 (35 km/u) of hoger mag er niet gelost worden vanwege risico omwaaien bulkwagen;</w:t>
      </w:r>
    </w:p>
    <w:p w14:paraId="51137F51" w14:textId="3386D4F9" w:rsidR="004F198F" w:rsidRDefault="007E64A0" w:rsidP="00C96DF7">
      <w:pPr>
        <w:pStyle w:val="Lijstalinea"/>
        <w:numPr>
          <w:ilvl w:val="0"/>
          <w:numId w:val="12"/>
        </w:numPr>
        <w:spacing w:line="276" w:lineRule="auto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 xml:space="preserve">De </w:t>
      </w:r>
      <w:r w:rsidR="00C23B06" w:rsidRPr="00C23B06">
        <w:rPr>
          <w:rFonts w:ascii="Arial" w:hAnsi="Arial"/>
          <w:sz w:val="18"/>
          <w:szCs w:val="18"/>
        </w:rPr>
        <w:t>bevoegde Rijnland medewerker</w:t>
      </w:r>
      <w:r w:rsidR="004F198F">
        <w:rPr>
          <w:rFonts w:ascii="Arial" w:hAnsi="Arial"/>
          <w:sz w:val="18"/>
          <w:szCs w:val="18"/>
        </w:rPr>
        <w:t xml:space="preserve"> is </w:t>
      </w:r>
      <w:r w:rsidR="004F198F" w:rsidRPr="00AD5BA0">
        <w:rPr>
          <w:rFonts w:ascii="Arial" w:hAnsi="Arial"/>
          <w:sz w:val="18"/>
          <w:szCs w:val="18"/>
        </w:rPr>
        <w:t xml:space="preserve">aanwezig bij </w:t>
      </w:r>
      <w:r w:rsidR="00662CB1">
        <w:rPr>
          <w:rFonts w:ascii="Arial" w:hAnsi="Arial"/>
          <w:sz w:val="18"/>
          <w:szCs w:val="18"/>
        </w:rPr>
        <w:t xml:space="preserve">het </w:t>
      </w:r>
      <w:r w:rsidR="004F198F">
        <w:rPr>
          <w:rFonts w:ascii="Arial" w:hAnsi="Arial"/>
          <w:sz w:val="18"/>
          <w:szCs w:val="18"/>
        </w:rPr>
        <w:t xml:space="preserve">aansluiten, </w:t>
      </w:r>
      <w:r w:rsidR="00233807">
        <w:rPr>
          <w:rFonts w:ascii="Arial" w:hAnsi="Arial"/>
          <w:sz w:val="18"/>
          <w:szCs w:val="18"/>
        </w:rPr>
        <w:t>opstarten en los</w:t>
      </w:r>
      <w:r w:rsidR="004C4B71">
        <w:rPr>
          <w:rFonts w:ascii="Arial" w:hAnsi="Arial"/>
          <w:sz w:val="18"/>
          <w:szCs w:val="18"/>
        </w:rPr>
        <w:t>koppelen van de bulkwagen en houdt gedurende het lossen toezicht zo vaak als naar eigen inzicht nodig wordt geacht</w:t>
      </w:r>
      <w:r w:rsidR="00662CB1">
        <w:rPr>
          <w:rFonts w:ascii="Arial" w:hAnsi="Arial"/>
          <w:sz w:val="18"/>
          <w:szCs w:val="18"/>
        </w:rPr>
        <w:t>;</w:t>
      </w:r>
    </w:p>
    <w:p w14:paraId="76072B2B" w14:textId="2864ED82" w:rsidR="004F198F" w:rsidRPr="004C4B71" w:rsidRDefault="004C4B71" w:rsidP="00C96DF7">
      <w:pPr>
        <w:pStyle w:val="Lijstalinea"/>
        <w:numPr>
          <w:ilvl w:val="0"/>
          <w:numId w:val="12"/>
        </w:numPr>
        <w:spacing w:line="276" w:lineRule="auto"/>
        <w:rPr>
          <w:rFonts w:ascii="Arial" w:hAnsi="Arial"/>
          <w:b/>
          <w:bCs/>
          <w:sz w:val="18"/>
          <w:szCs w:val="18"/>
        </w:rPr>
      </w:pPr>
      <w:r w:rsidRPr="004C4B71">
        <w:rPr>
          <w:rFonts w:ascii="Arial" w:hAnsi="Arial"/>
          <w:b/>
          <w:bCs/>
          <w:sz w:val="18"/>
          <w:szCs w:val="18"/>
        </w:rPr>
        <w:t xml:space="preserve">Zonder toestemming van </w:t>
      </w:r>
      <w:r w:rsidR="00192D1E">
        <w:rPr>
          <w:rFonts w:ascii="Arial" w:hAnsi="Arial"/>
          <w:b/>
          <w:bCs/>
          <w:sz w:val="18"/>
          <w:szCs w:val="18"/>
        </w:rPr>
        <w:t xml:space="preserve">de </w:t>
      </w:r>
      <w:r w:rsidR="00192D1E" w:rsidRPr="00192D1E">
        <w:rPr>
          <w:rFonts w:ascii="Arial" w:hAnsi="Arial"/>
          <w:b/>
          <w:bCs/>
          <w:sz w:val="18"/>
          <w:szCs w:val="18"/>
        </w:rPr>
        <w:t>bevoegde Rijnland medewerker</w:t>
      </w:r>
      <w:r w:rsidR="00192D1E">
        <w:rPr>
          <w:rFonts w:ascii="Arial" w:hAnsi="Arial"/>
          <w:b/>
          <w:bCs/>
          <w:sz w:val="18"/>
          <w:szCs w:val="18"/>
        </w:rPr>
        <w:t xml:space="preserve"> mag er niet gelost worden;</w:t>
      </w:r>
    </w:p>
    <w:p w14:paraId="02048EF7" w14:textId="44B4088B" w:rsidR="00053F58" w:rsidRDefault="00222463" w:rsidP="00F70465">
      <w:pPr>
        <w:pStyle w:val="Lijstalinea"/>
        <w:numPr>
          <w:ilvl w:val="0"/>
          <w:numId w:val="12"/>
        </w:numPr>
        <w:rPr>
          <w:rFonts w:ascii="Arial" w:hAnsi="Arial"/>
          <w:sz w:val="18"/>
          <w:szCs w:val="18"/>
        </w:rPr>
      </w:pPr>
      <w:r w:rsidRPr="00C96DF7">
        <w:rPr>
          <w:rFonts w:ascii="Arial" w:hAnsi="Arial"/>
          <w:sz w:val="18"/>
          <w:szCs w:val="18"/>
        </w:rPr>
        <w:t xml:space="preserve">Wanneer deze losprocedure </w:t>
      </w:r>
      <w:r w:rsidR="00053F58" w:rsidRPr="00C96DF7">
        <w:rPr>
          <w:rFonts w:ascii="Arial" w:hAnsi="Arial"/>
          <w:sz w:val="18"/>
          <w:szCs w:val="18"/>
        </w:rPr>
        <w:t>gevolg</w:t>
      </w:r>
      <w:r w:rsidR="00FF39F6">
        <w:rPr>
          <w:rFonts w:ascii="Arial" w:hAnsi="Arial"/>
          <w:sz w:val="18"/>
          <w:szCs w:val="18"/>
        </w:rPr>
        <w:t>d</w:t>
      </w:r>
      <w:r w:rsidR="00053F58" w:rsidRPr="00C96DF7">
        <w:rPr>
          <w:rFonts w:ascii="Arial" w:hAnsi="Arial"/>
          <w:sz w:val="18"/>
          <w:szCs w:val="18"/>
        </w:rPr>
        <w:t xml:space="preserve"> en afgetekend wordt, is een werkvergunning niet verplicht</w:t>
      </w:r>
      <w:r w:rsidR="00635FDB" w:rsidRPr="00C96DF7">
        <w:rPr>
          <w:rFonts w:ascii="Arial" w:hAnsi="Arial"/>
          <w:sz w:val="18"/>
          <w:szCs w:val="18"/>
        </w:rPr>
        <w:t>;</w:t>
      </w:r>
    </w:p>
    <w:p w14:paraId="0B776301" w14:textId="77777777" w:rsidR="00000652" w:rsidRPr="00C96DF7" w:rsidRDefault="00000652" w:rsidP="00000652">
      <w:pPr>
        <w:pStyle w:val="Lijstalinea"/>
        <w:numPr>
          <w:ilvl w:val="0"/>
          <w:numId w:val="12"/>
        </w:numPr>
        <w:spacing w:line="276" w:lineRule="auto"/>
        <w:rPr>
          <w:rFonts w:ascii="Arial" w:hAnsi="Arial"/>
          <w:sz w:val="18"/>
          <w:szCs w:val="18"/>
        </w:rPr>
      </w:pPr>
      <w:r w:rsidRPr="00C96DF7">
        <w:rPr>
          <w:rFonts w:ascii="Arial" w:hAnsi="Arial"/>
          <w:sz w:val="18"/>
          <w:szCs w:val="18"/>
        </w:rPr>
        <w:t>Chauffeur is de Nederlandse of Engelse taal voldoende machtig;</w:t>
      </w:r>
    </w:p>
    <w:p w14:paraId="492B4A8C" w14:textId="6B0B9D52" w:rsidR="007362EB" w:rsidRPr="007362EB" w:rsidRDefault="0006602A" w:rsidP="007362EB">
      <w:pPr>
        <w:pStyle w:val="Lijstalinea"/>
        <w:numPr>
          <w:ilvl w:val="0"/>
          <w:numId w:val="12"/>
        </w:numPr>
        <w:rPr>
          <w:rFonts w:ascii="Arial" w:hAnsi="Arial"/>
          <w:sz w:val="18"/>
          <w:szCs w:val="18"/>
        </w:rPr>
      </w:pPr>
      <w:r w:rsidRPr="00C96DF7">
        <w:rPr>
          <w:rFonts w:ascii="Arial" w:hAnsi="Arial"/>
          <w:sz w:val="18"/>
          <w:szCs w:val="18"/>
        </w:rPr>
        <w:t xml:space="preserve">Zie verder </w:t>
      </w:r>
      <w:r w:rsidR="005559E0" w:rsidRPr="00C96DF7">
        <w:rPr>
          <w:rFonts w:ascii="Arial" w:hAnsi="Arial"/>
          <w:sz w:val="18"/>
          <w:szCs w:val="18"/>
        </w:rPr>
        <w:t>‘</w:t>
      </w:r>
      <w:r w:rsidRPr="00C96DF7">
        <w:rPr>
          <w:rFonts w:ascii="Arial" w:hAnsi="Arial"/>
          <w:sz w:val="18"/>
          <w:szCs w:val="18"/>
        </w:rPr>
        <w:t>gedragsregels bezoekers</w:t>
      </w:r>
      <w:r w:rsidR="005559E0" w:rsidRPr="00C96DF7">
        <w:rPr>
          <w:rFonts w:ascii="Arial" w:hAnsi="Arial"/>
          <w:sz w:val="18"/>
          <w:szCs w:val="18"/>
        </w:rPr>
        <w:t>’</w:t>
      </w:r>
      <w:r w:rsidR="007362EB">
        <w:rPr>
          <w:rFonts w:ascii="Arial" w:hAnsi="Arial"/>
          <w:sz w:val="18"/>
          <w:szCs w:val="18"/>
        </w:rPr>
        <w:t>.</w:t>
      </w:r>
    </w:p>
    <w:p w14:paraId="5FE67B38" w14:textId="620E03E6" w:rsidR="001D18F0" w:rsidRDefault="001D18F0" w:rsidP="001765C6">
      <w:pPr>
        <w:pStyle w:val="Kop2"/>
        <w:numPr>
          <w:ilvl w:val="0"/>
          <w:numId w:val="9"/>
        </w:numPr>
        <w:ind w:hanging="720"/>
      </w:pPr>
      <w:r>
        <w:t>Voorbereiding</w:t>
      </w:r>
    </w:p>
    <w:p w14:paraId="2AACE947" w14:textId="12323E26" w:rsidR="00BE45D9" w:rsidRDefault="005D0A91" w:rsidP="00090F6C">
      <w:pPr>
        <w:spacing w:line="276" w:lineRule="auto"/>
        <w:rPr>
          <w:rFonts w:ascii="Arial" w:hAnsi="Arial"/>
          <w:sz w:val="18"/>
          <w:szCs w:val="22"/>
        </w:rPr>
      </w:pPr>
      <w:r w:rsidRPr="005D0A91">
        <w:rPr>
          <w:rFonts w:ascii="Arial" w:hAnsi="Arial"/>
          <w:sz w:val="18"/>
          <w:szCs w:val="22"/>
        </w:rPr>
        <w:t>Ter voorbereiding</w:t>
      </w:r>
      <w:r w:rsidR="00BA130B">
        <w:rPr>
          <w:rFonts w:ascii="Arial" w:hAnsi="Arial"/>
          <w:sz w:val="18"/>
          <w:szCs w:val="22"/>
        </w:rPr>
        <w:t xml:space="preserve"> word</w:t>
      </w:r>
      <w:r w:rsidR="00D05725">
        <w:rPr>
          <w:rFonts w:ascii="Arial" w:hAnsi="Arial"/>
          <w:sz w:val="18"/>
          <w:szCs w:val="22"/>
        </w:rPr>
        <w:t>en de volgende acties uitgevoerd:</w:t>
      </w:r>
    </w:p>
    <w:p w14:paraId="2A6F1690" w14:textId="6DE59DF2" w:rsidR="003713A0" w:rsidRDefault="00F87795" w:rsidP="00090F6C">
      <w:pPr>
        <w:numPr>
          <w:ilvl w:val="0"/>
          <w:numId w:val="1"/>
        </w:numPr>
        <w:spacing w:line="276" w:lineRule="auto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Bulkwagen</w:t>
      </w:r>
      <w:r w:rsidR="0087782A">
        <w:rPr>
          <w:rFonts w:ascii="Arial" w:hAnsi="Arial"/>
          <w:sz w:val="18"/>
          <w:szCs w:val="18"/>
        </w:rPr>
        <w:t xml:space="preserve"> </w:t>
      </w:r>
      <w:r w:rsidR="00711913">
        <w:rPr>
          <w:rFonts w:ascii="Arial" w:hAnsi="Arial"/>
          <w:sz w:val="18"/>
          <w:szCs w:val="18"/>
        </w:rPr>
        <w:t xml:space="preserve">op aangewezen losplaats opstellen en afstempelen </w:t>
      </w:r>
      <w:r w:rsidR="004638F0">
        <w:rPr>
          <w:rFonts w:ascii="Arial" w:hAnsi="Arial"/>
          <w:sz w:val="18"/>
          <w:szCs w:val="18"/>
        </w:rPr>
        <w:t>zodat deze stabiel blijft en niet kan bewegen tijdens het lossen</w:t>
      </w:r>
      <w:r w:rsidR="00D01520">
        <w:rPr>
          <w:rFonts w:ascii="Arial" w:hAnsi="Arial"/>
          <w:sz w:val="18"/>
          <w:szCs w:val="18"/>
        </w:rPr>
        <w:t>;</w:t>
      </w:r>
      <w:r w:rsidR="0087782A">
        <w:rPr>
          <w:rFonts w:ascii="Arial" w:hAnsi="Arial"/>
          <w:sz w:val="18"/>
          <w:szCs w:val="18"/>
        </w:rPr>
        <w:t xml:space="preserve"> </w:t>
      </w:r>
    </w:p>
    <w:p w14:paraId="4F1D39C8" w14:textId="23FE9831" w:rsidR="00D05725" w:rsidRPr="00091658" w:rsidRDefault="00711913" w:rsidP="00090F6C">
      <w:pPr>
        <w:numPr>
          <w:ilvl w:val="0"/>
          <w:numId w:val="1"/>
        </w:numPr>
        <w:spacing w:line="276" w:lineRule="auto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 xml:space="preserve">Chauffeur en </w:t>
      </w:r>
      <w:r w:rsidR="00561733" w:rsidRPr="00561733">
        <w:rPr>
          <w:rFonts w:ascii="Arial" w:hAnsi="Arial"/>
          <w:sz w:val="18"/>
          <w:szCs w:val="18"/>
        </w:rPr>
        <w:t xml:space="preserve">Rijnland medewerker </w:t>
      </w:r>
      <w:r w:rsidR="00CC3783">
        <w:rPr>
          <w:rFonts w:ascii="Arial" w:hAnsi="Arial"/>
          <w:sz w:val="18"/>
          <w:szCs w:val="18"/>
        </w:rPr>
        <w:t xml:space="preserve">zorgen </w:t>
      </w:r>
      <w:r w:rsidR="00D47BDF">
        <w:rPr>
          <w:rFonts w:ascii="Arial" w:hAnsi="Arial"/>
          <w:sz w:val="18"/>
          <w:szCs w:val="18"/>
        </w:rPr>
        <w:t xml:space="preserve">dat de voorgeschreven </w:t>
      </w:r>
      <w:proofErr w:type="spellStart"/>
      <w:r w:rsidR="00D47BDF">
        <w:rPr>
          <w:rFonts w:ascii="Arial" w:hAnsi="Arial"/>
          <w:sz w:val="18"/>
          <w:szCs w:val="18"/>
        </w:rPr>
        <w:t>PBM’s</w:t>
      </w:r>
      <w:proofErr w:type="spellEnd"/>
      <w:r w:rsidR="00D47BDF">
        <w:rPr>
          <w:rFonts w:ascii="Arial" w:hAnsi="Arial"/>
          <w:sz w:val="18"/>
          <w:szCs w:val="18"/>
        </w:rPr>
        <w:t xml:space="preserve"> gedragen worden:</w:t>
      </w:r>
    </w:p>
    <w:p w14:paraId="6ABDE496" w14:textId="34014776" w:rsidR="00E275F5" w:rsidRDefault="00E275F5" w:rsidP="00090F6C">
      <w:pPr>
        <w:numPr>
          <w:ilvl w:val="1"/>
          <w:numId w:val="1"/>
        </w:numPr>
        <w:spacing w:line="276" w:lineRule="auto"/>
        <w:rPr>
          <w:rFonts w:ascii="Arial" w:hAnsi="Arial"/>
          <w:sz w:val="18"/>
          <w:szCs w:val="18"/>
        </w:rPr>
      </w:pPr>
      <w:r w:rsidRPr="00E275F5">
        <w:rPr>
          <w:rFonts w:ascii="Arial" w:hAnsi="Arial"/>
          <w:sz w:val="18"/>
          <w:szCs w:val="18"/>
        </w:rPr>
        <w:t>Veiligheidsschoenen S</w:t>
      </w:r>
      <w:r w:rsidR="00ED2CDA">
        <w:rPr>
          <w:rFonts w:ascii="Arial" w:hAnsi="Arial"/>
          <w:sz w:val="18"/>
          <w:szCs w:val="18"/>
        </w:rPr>
        <w:t>3</w:t>
      </w:r>
    </w:p>
    <w:p w14:paraId="18E95AA5" w14:textId="53E250BD" w:rsidR="00E275F5" w:rsidRDefault="00ED2CDA" w:rsidP="00090F6C">
      <w:pPr>
        <w:numPr>
          <w:ilvl w:val="1"/>
          <w:numId w:val="1"/>
        </w:numPr>
        <w:spacing w:line="276" w:lineRule="auto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Veiligheidsh</w:t>
      </w:r>
      <w:r w:rsidR="00E275F5">
        <w:rPr>
          <w:rFonts w:ascii="Arial" w:hAnsi="Arial"/>
          <w:sz w:val="18"/>
          <w:szCs w:val="18"/>
        </w:rPr>
        <w:t>an</w:t>
      </w:r>
      <w:r w:rsidR="000F69E6">
        <w:rPr>
          <w:rFonts w:ascii="Arial" w:hAnsi="Arial"/>
          <w:sz w:val="18"/>
          <w:szCs w:val="18"/>
        </w:rPr>
        <w:t>dschoenen</w:t>
      </w:r>
    </w:p>
    <w:p w14:paraId="291CDF3C" w14:textId="020A97BC" w:rsidR="000F69E6" w:rsidRDefault="000F69E6" w:rsidP="00090F6C">
      <w:pPr>
        <w:numPr>
          <w:ilvl w:val="1"/>
          <w:numId w:val="1"/>
        </w:numPr>
        <w:spacing w:line="276" w:lineRule="auto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 xml:space="preserve">Veiligheidsbril </w:t>
      </w:r>
    </w:p>
    <w:p w14:paraId="5B3ACA80" w14:textId="4F933545" w:rsidR="00D82B0B" w:rsidRDefault="008B3B26" w:rsidP="00090F6C">
      <w:pPr>
        <w:numPr>
          <w:ilvl w:val="1"/>
          <w:numId w:val="1"/>
        </w:numPr>
        <w:spacing w:line="276" w:lineRule="auto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 xml:space="preserve">Zie het </w:t>
      </w:r>
      <w:hyperlink r:id="rId8" w:history="1">
        <w:r w:rsidR="00B56F02" w:rsidRPr="00C74192">
          <w:rPr>
            <w:rStyle w:val="Hyperlink"/>
            <w:rFonts w:ascii="Arial" w:hAnsi="Arial"/>
            <w:sz w:val="18"/>
            <w:szCs w:val="18"/>
          </w:rPr>
          <w:t>Veiligheidsinformatieblad (VIB)</w:t>
        </w:r>
      </w:hyperlink>
    </w:p>
    <w:p w14:paraId="46210C81" w14:textId="3B0545E0" w:rsidR="009B39FE" w:rsidRDefault="009B39FE" w:rsidP="00090F6C">
      <w:pPr>
        <w:numPr>
          <w:ilvl w:val="0"/>
          <w:numId w:val="1"/>
        </w:numPr>
        <w:spacing w:line="276" w:lineRule="auto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lastRenderedPageBreak/>
        <w:t>Control</w:t>
      </w:r>
      <w:r w:rsidR="0030013B">
        <w:rPr>
          <w:rFonts w:ascii="Arial" w:hAnsi="Arial"/>
          <w:sz w:val="18"/>
          <w:szCs w:val="18"/>
        </w:rPr>
        <w:t>eer</w:t>
      </w:r>
      <w:r w:rsidR="008A299D">
        <w:rPr>
          <w:rFonts w:ascii="Arial" w:hAnsi="Arial"/>
          <w:sz w:val="18"/>
          <w:szCs w:val="18"/>
        </w:rPr>
        <w:t xml:space="preserve"> </w:t>
      </w:r>
      <w:r w:rsidR="00090F6C">
        <w:rPr>
          <w:rFonts w:ascii="Arial" w:hAnsi="Arial"/>
          <w:sz w:val="18"/>
          <w:szCs w:val="18"/>
        </w:rPr>
        <w:t xml:space="preserve">(visueel) </w:t>
      </w:r>
      <w:r w:rsidR="0030013B">
        <w:rPr>
          <w:rFonts w:ascii="Arial" w:hAnsi="Arial"/>
          <w:sz w:val="18"/>
          <w:szCs w:val="18"/>
        </w:rPr>
        <w:t xml:space="preserve">uitrusting, losslang, koppelingen, </w:t>
      </w:r>
      <w:r w:rsidR="00B92F53">
        <w:rPr>
          <w:rFonts w:ascii="Arial" w:hAnsi="Arial"/>
          <w:sz w:val="18"/>
          <w:szCs w:val="18"/>
        </w:rPr>
        <w:t>bulkwagen</w:t>
      </w:r>
      <w:r w:rsidR="0030013B">
        <w:rPr>
          <w:rFonts w:ascii="Arial" w:hAnsi="Arial"/>
          <w:sz w:val="18"/>
          <w:szCs w:val="18"/>
        </w:rPr>
        <w:t xml:space="preserve">, </w:t>
      </w:r>
      <w:r w:rsidR="0097630E">
        <w:rPr>
          <w:rFonts w:ascii="Arial" w:hAnsi="Arial"/>
          <w:sz w:val="18"/>
          <w:szCs w:val="18"/>
        </w:rPr>
        <w:t>losplaats</w:t>
      </w:r>
      <w:r w:rsidR="0030013B">
        <w:rPr>
          <w:rFonts w:ascii="Arial" w:hAnsi="Arial"/>
          <w:sz w:val="18"/>
          <w:szCs w:val="18"/>
        </w:rPr>
        <w:t>, etc.</w:t>
      </w:r>
      <w:r w:rsidR="00692B32">
        <w:rPr>
          <w:rFonts w:ascii="Arial" w:hAnsi="Arial"/>
          <w:sz w:val="18"/>
          <w:szCs w:val="18"/>
        </w:rPr>
        <w:t xml:space="preserve"> </w:t>
      </w:r>
    </w:p>
    <w:p w14:paraId="7D73C7DC" w14:textId="6113FEE5" w:rsidR="00090F6C" w:rsidRDefault="00A70D6D" w:rsidP="00090F6C">
      <w:pPr>
        <w:numPr>
          <w:ilvl w:val="0"/>
          <w:numId w:val="1"/>
        </w:numPr>
        <w:spacing w:line="276" w:lineRule="auto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R</w:t>
      </w:r>
      <w:r w:rsidR="00B27419" w:rsidRPr="00B27419">
        <w:rPr>
          <w:rFonts w:ascii="Arial" w:hAnsi="Arial"/>
          <w:sz w:val="18"/>
          <w:szCs w:val="18"/>
        </w:rPr>
        <w:t xml:space="preserve">ijnland medewerker </w:t>
      </w:r>
      <w:r w:rsidR="00184AAB">
        <w:rPr>
          <w:rFonts w:ascii="Arial" w:hAnsi="Arial"/>
          <w:sz w:val="18"/>
          <w:szCs w:val="18"/>
        </w:rPr>
        <w:t xml:space="preserve">toont noodstop </w:t>
      </w:r>
      <w:r w:rsidR="00C529D9">
        <w:rPr>
          <w:rFonts w:ascii="Arial" w:hAnsi="Arial"/>
          <w:sz w:val="18"/>
          <w:szCs w:val="18"/>
        </w:rPr>
        <w:t>en legt werking uit</w:t>
      </w:r>
      <w:r w:rsidR="00F023D8">
        <w:rPr>
          <w:rFonts w:ascii="Arial" w:hAnsi="Arial"/>
          <w:sz w:val="18"/>
          <w:szCs w:val="18"/>
        </w:rPr>
        <w:t>;</w:t>
      </w:r>
    </w:p>
    <w:p w14:paraId="3D3C58D8" w14:textId="572683D6" w:rsidR="00090F6C" w:rsidRPr="00090F6C" w:rsidRDefault="00A70D6D" w:rsidP="00090F6C">
      <w:pPr>
        <w:numPr>
          <w:ilvl w:val="0"/>
          <w:numId w:val="1"/>
        </w:numPr>
        <w:spacing w:line="276" w:lineRule="auto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R</w:t>
      </w:r>
      <w:r w:rsidRPr="00B27419">
        <w:rPr>
          <w:rFonts w:ascii="Arial" w:hAnsi="Arial"/>
          <w:sz w:val="18"/>
          <w:szCs w:val="18"/>
        </w:rPr>
        <w:t xml:space="preserve">ijnland medewerker </w:t>
      </w:r>
      <w:r w:rsidR="00090F6C" w:rsidRPr="00090F6C">
        <w:rPr>
          <w:rFonts w:ascii="Arial" w:hAnsi="Arial"/>
          <w:sz w:val="18"/>
          <w:szCs w:val="18"/>
        </w:rPr>
        <w:t>legt werking stoplicht uit:</w:t>
      </w:r>
    </w:p>
    <w:p w14:paraId="19EE2E3F" w14:textId="77777777" w:rsidR="00090F6C" w:rsidRPr="00090F6C" w:rsidRDefault="00090F6C" w:rsidP="00090F6C">
      <w:pPr>
        <w:pStyle w:val="Lijstalinea"/>
        <w:numPr>
          <w:ilvl w:val="1"/>
          <w:numId w:val="1"/>
        </w:numPr>
        <w:spacing w:line="276" w:lineRule="auto"/>
        <w:rPr>
          <w:rFonts w:ascii="Arial" w:hAnsi="Arial"/>
          <w:bCs/>
          <w:sz w:val="18"/>
          <w:szCs w:val="18"/>
        </w:rPr>
      </w:pPr>
      <w:r w:rsidRPr="00090F6C">
        <w:rPr>
          <w:rFonts w:ascii="Arial" w:hAnsi="Arial"/>
          <w:bCs/>
          <w:sz w:val="18"/>
          <w:szCs w:val="18"/>
        </w:rPr>
        <w:t>Groene lamp uit = vullen niet actief</w:t>
      </w:r>
    </w:p>
    <w:p w14:paraId="6170DD95" w14:textId="77777777" w:rsidR="00090F6C" w:rsidRPr="00090F6C" w:rsidRDefault="00090F6C" w:rsidP="00090F6C">
      <w:pPr>
        <w:pStyle w:val="Lijstalinea"/>
        <w:numPr>
          <w:ilvl w:val="1"/>
          <w:numId w:val="1"/>
        </w:numPr>
        <w:spacing w:line="276" w:lineRule="auto"/>
        <w:rPr>
          <w:rFonts w:ascii="Arial" w:hAnsi="Arial"/>
          <w:bCs/>
          <w:sz w:val="18"/>
          <w:szCs w:val="18"/>
        </w:rPr>
      </w:pPr>
      <w:r w:rsidRPr="00090F6C">
        <w:rPr>
          <w:rFonts w:ascii="Arial" w:hAnsi="Arial"/>
          <w:bCs/>
          <w:sz w:val="18"/>
          <w:szCs w:val="18"/>
        </w:rPr>
        <w:t>Groene lamp aan = vullen actief</w:t>
      </w:r>
    </w:p>
    <w:p w14:paraId="41F18DE5" w14:textId="11B7A6C6" w:rsidR="00090F6C" w:rsidRPr="00090F6C" w:rsidRDefault="00090F6C" w:rsidP="00090F6C">
      <w:pPr>
        <w:pStyle w:val="Lijstalinea"/>
        <w:numPr>
          <w:ilvl w:val="1"/>
          <w:numId w:val="1"/>
        </w:numPr>
        <w:spacing w:line="276" w:lineRule="auto"/>
        <w:rPr>
          <w:rFonts w:ascii="Arial" w:hAnsi="Arial"/>
          <w:bCs/>
          <w:sz w:val="18"/>
          <w:szCs w:val="18"/>
        </w:rPr>
      </w:pPr>
      <w:r w:rsidRPr="00090F6C">
        <w:rPr>
          <w:rFonts w:ascii="Arial" w:hAnsi="Arial"/>
          <w:bCs/>
          <w:sz w:val="18"/>
          <w:szCs w:val="18"/>
        </w:rPr>
        <w:t xml:space="preserve">Groene lamp knipperen = Vullen </w:t>
      </w:r>
      <w:proofErr w:type="gramStart"/>
      <w:r w:rsidRPr="00090F6C">
        <w:rPr>
          <w:rFonts w:ascii="Arial" w:hAnsi="Arial"/>
          <w:bCs/>
          <w:sz w:val="18"/>
          <w:szCs w:val="18"/>
        </w:rPr>
        <w:t>actief /</w:t>
      </w:r>
      <w:proofErr w:type="gramEnd"/>
      <w:r w:rsidRPr="00090F6C">
        <w:rPr>
          <w:rFonts w:ascii="Arial" w:hAnsi="Arial"/>
          <w:bCs/>
          <w:sz w:val="18"/>
          <w:szCs w:val="18"/>
        </w:rPr>
        <w:t xml:space="preserve"> </w:t>
      </w:r>
      <w:r w:rsidR="00001C55">
        <w:rPr>
          <w:rFonts w:ascii="Arial" w:hAnsi="Arial"/>
          <w:bCs/>
          <w:sz w:val="18"/>
          <w:szCs w:val="18"/>
        </w:rPr>
        <w:t>tank</w:t>
      </w:r>
      <w:r w:rsidRPr="00090F6C">
        <w:rPr>
          <w:rFonts w:ascii="Arial" w:hAnsi="Arial"/>
          <w:bCs/>
          <w:sz w:val="18"/>
          <w:szCs w:val="18"/>
        </w:rPr>
        <w:t xml:space="preserve"> bijna vol</w:t>
      </w:r>
    </w:p>
    <w:p w14:paraId="67F0BF77" w14:textId="58193E97" w:rsidR="00090F6C" w:rsidRDefault="00090F6C" w:rsidP="00ED77B3">
      <w:pPr>
        <w:pStyle w:val="Lijstalinea"/>
        <w:numPr>
          <w:ilvl w:val="1"/>
          <w:numId w:val="1"/>
        </w:numPr>
        <w:spacing w:line="276" w:lineRule="auto"/>
        <w:rPr>
          <w:rFonts w:ascii="Arial" w:hAnsi="Arial"/>
          <w:bCs/>
          <w:sz w:val="18"/>
          <w:szCs w:val="18"/>
        </w:rPr>
      </w:pPr>
      <w:r w:rsidRPr="00090F6C">
        <w:rPr>
          <w:rFonts w:ascii="Arial" w:hAnsi="Arial"/>
          <w:bCs/>
          <w:sz w:val="18"/>
          <w:szCs w:val="18"/>
        </w:rPr>
        <w:t xml:space="preserve">Rode lamp plus signaal = </w:t>
      </w:r>
      <w:proofErr w:type="gramStart"/>
      <w:r w:rsidRPr="00090F6C">
        <w:rPr>
          <w:rFonts w:ascii="Arial" w:hAnsi="Arial"/>
          <w:bCs/>
          <w:sz w:val="18"/>
          <w:szCs w:val="18"/>
        </w:rPr>
        <w:t>Storing /</w:t>
      </w:r>
      <w:proofErr w:type="gramEnd"/>
      <w:r w:rsidRPr="00090F6C">
        <w:rPr>
          <w:rFonts w:ascii="Arial" w:hAnsi="Arial"/>
          <w:bCs/>
          <w:sz w:val="18"/>
          <w:szCs w:val="18"/>
        </w:rPr>
        <w:t xml:space="preserve"> vol tijdens vullen</w:t>
      </w:r>
    </w:p>
    <w:p w14:paraId="0907E697" w14:textId="3CD75C5B" w:rsidR="001D18F0" w:rsidRPr="00091658" w:rsidRDefault="001D18F0" w:rsidP="001765C6">
      <w:pPr>
        <w:pStyle w:val="Kop2"/>
        <w:numPr>
          <w:ilvl w:val="0"/>
          <w:numId w:val="9"/>
        </w:numPr>
        <w:ind w:hanging="720"/>
      </w:pPr>
      <w:r>
        <w:t xml:space="preserve">Vullen </w:t>
      </w:r>
      <w:r w:rsidR="0088083B">
        <w:t>tank</w:t>
      </w:r>
    </w:p>
    <w:p w14:paraId="1BE950C4" w14:textId="7DC0414C" w:rsidR="00806127" w:rsidRPr="00206B25" w:rsidRDefault="00517E21" w:rsidP="00957F69">
      <w:pPr>
        <w:rPr>
          <w:rFonts w:ascii="Arial" w:hAnsi="Arial"/>
          <w:b/>
          <w:sz w:val="18"/>
          <w:szCs w:val="18"/>
        </w:rPr>
      </w:pPr>
      <w:r w:rsidRPr="00206B25">
        <w:rPr>
          <w:rFonts w:ascii="Arial" w:hAnsi="Arial"/>
          <w:b/>
          <w:sz w:val="18"/>
          <w:szCs w:val="18"/>
        </w:rPr>
        <w:t xml:space="preserve">Het maximale </w:t>
      </w:r>
      <w:r w:rsidR="00B06F9D" w:rsidRPr="00206B25">
        <w:rPr>
          <w:rFonts w:ascii="Arial" w:hAnsi="Arial"/>
          <w:b/>
          <w:sz w:val="18"/>
          <w:szCs w:val="18"/>
        </w:rPr>
        <w:t xml:space="preserve">vulniveau voor </w:t>
      </w:r>
      <w:r w:rsidR="00953B69" w:rsidRPr="00206B25">
        <w:rPr>
          <w:rFonts w:ascii="Arial" w:hAnsi="Arial"/>
          <w:b/>
          <w:sz w:val="18"/>
          <w:szCs w:val="18"/>
        </w:rPr>
        <w:t>polymeer</w:t>
      </w:r>
      <w:r w:rsidR="00B06F9D" w:rsidRPr="00206B25">
        <w:rPr>
          <w:rFonts w:ascii="Arial" w:hAnsi="Arial"/>
          <w:b/>
          <w:sz w:val="18"/>
          <w:szCs w:val="18"/>
        </w:rPr>
        <w:t xml:space="preserve"> is </w:t>
      </w:r>
      <w:r w:rsidR="00C0336B" w:rsidRPr="00206B25">
        <w:rPr>
          <w:rFonts w:ascii="Arial" w:hAnsi="Arial"/>
          <w:b/>
          <w:sz w:val="18"/>
          <w:szCs w:val="18"/>
        </w:rPr>
        <w:t>95</w:t>
      </w:r>
      <w:r w:rsidR="00B06F9D" w:rsidRPr="00206B25">
        <w:rPr>
          <w:rFonts w:ascii="Arial" w:hAnsi="Arial"/>
          <w:b/>
          <w:sz w:val="18"/>
          <w:szCs w:val="18"/>
        </w:rPr>
        <w:t>% van de tankinhou</w:t>
      </w:r>
      <w:r w:rsidR="00343D7C" w:rsidRPr="00206B25">
        <w:rPr>
          <w:rFonts w:ascii="Arial" w:hAnsi="Arial"/>
          <w:b/>
          <w:sz w:val="18"/>
          <w:szCs w:val="18"/>
        </w:rPr>
        <w:t>d. De maximale vuldruk is 1,5bar</w:t>
      </w:r>
      <w:r w:rsidR="00957F69" w:rsidRPr="00206B25">
        <w:rPr>
          <w:rFonts w:ascii="Arial" w:hAnsi="Arial"/>
          <w:b/>
          <w:sz w:val="18"/>
          <w:szCs w:val="18"/>
        </w:rPr>
        <w:t>.</w:t>
      </w:r>
      <w:r w:rsidR="002D32CE" w:rsidRPr="00206B25">
        <w:rPr>
          <w:rFonts w:ascii="Arial" w:hAnsi="Arial"/>
          <w:b/>
          <w:sz w:val="18"/>
          <w:szCs w:val="18"/>
        </w:rPr>
        <w:t xml:space="preserve"> </w:t>
      </w:r>
    </w:p>
    <w:p w14:paraId="15ED55C3" w14:textId="77777777" w:rsidR="00806127" w:rsidRPr="00206B25" w:rsidRDefault="00806127" w:rsidP="00957F69">
      <w:pPr>
        <w:rPr>
          <w:rFonts w:ascii="Arial" w:hAnsi="Arial"/>
          <w:bCs/>
          <w:sz w:val="18"/>
          <w:szCs w:val="18"/>
        </w:rPr>
      </w:pPr>
    </w:p>
    <w:p w14:paraId="4D290E34" w14:textId="60CC3A81" w:rsidR="00FF6485" w:rsidRPr="00206B25" w:rsidRDefault="002D32CE" w:rsidP="00957F69">
      <w:pPr>
        <w:rPr>
          <w:rFonts w:ascii="Arial" w:hAnsi="Arial"/>
          <w:bCs/>
          <w:sz w:val="18"/>
          <w:szCs w:val="18"/>
        </w:rPr>
      </w:pPr>
      <w:r w:rsidRPr="00206B25">
        <w:rPr>
          <w:rFonts w:ascii="Arial" w:hAnsi="Arial"/>
          <w:bCs/>
          <w:sz w:val="18"/>
          <w:szCs w:val="18"/>
        </w:rPr>
        <w:t xml:space="preserve">Voor het vullen van de </w:t>
      </w:r>
      <w:r w:rsidR="00517E21" w:rsidRPr="00206B25">
        <w:rPr>
          <w:rFonts w:ascii="Arial" w:hAnsi="Arial"/>
          <w:bCs/>
          <w:sz w:val="18"/>
          <w:szCs w:val="18"/>
        </w:rPr>
        <w:t>tank</w:t>
      </w:r>
      <w:r w:rsidRPr="00206B25">
        <w:rPr>
          <w:rFonts w:ascii="Arial" w:hAnsi="Arial"/>
          <w:bCs/>
          <w:sz w:val="18"/>
          <w:szCs w:val="18"/>
        </w:rPr>
        <w:t xml:space="preserve"> moeten onderstaande stappen gevolgd worden: </w:t>
      </w:r>
    </w:p>
    <w:p w14:paraId="27634818" w14:textId="438E7820" w:rsidR="00957F69" w:rsidRPr="00206B25" w:rsidRDefault="00E175EF" w:rsidP="00FF6485">
      <w:pPr>
        <w:pStyle w:val="Lijstalinea"/>
        <w:numPr>
          <w:ilvl w:val="0"/>
          <w:numId w:val="15"/>
        </w:numPr>
        <w:rPr>
          <w:rFonts w:ascii="Arial" w:hAnsi="Arial"/>
          <w:bCs/>
          <w:sz w:val="18"/>
          <w:szCs w:val="18"/>
        </w:rPr>
      </w:pPr>
      <w:r w:rsidRPr="00206B25">
        <w:rPr>
          <w:rFonts w:ascii="Arial" w:hAnsi="Arial"/>
          <w:bCs/>
          <w:sz w:val="18"/>
          <w:szCs w:val="18"/>
        </w:rPr>
        <w:t>Verwijder de blinddop en s</w:t>
      </w:r>
      <w:r w:rsidR="00957F69" w:rsidRPr="00206B25">
        <w:rPr>
          <w:rFonts w:ascii="Arial" w:hAnsi="Arial"/>
          <w:bCs/>
          <w:sz w:val="18"/>
          <w:szCs w:val="18"/>
        </w:rPr>
        <w:t xml:space="preserve">luit de </w:t>
      </w:r>
      <w:r w:rsidR="00006EDB" w:rsidRPr="00206B25">
        <w:rPr>
          <w:rFonts w:ascii="Arial" w:hAnsi="Arial"/>
          <w:bCs/>
          <w:sz w:val="18"/>
          <w:szCs w:val="18"/>
        </w:rPr>
        <w:t>losslang</w:t>
      </w:r>
      <w:r w:rsidR="00957F69" w:rsidRPr="00206B25">
        <w:rPr>
          <w:rFonts w:ascii="Arial" w:hAnsi="Arial"/>
          <w:bCs/>
          <w:sz w:val="18"/>
          <w:szCs w:val="18"/>
        </w:rPr>
        <w:t xml:space="preserve"> aan op de vulleiding;</w:t>
      </w:r>
      <w:r w:rsidR="00901A6A" w:rsidRPr="00206B25">
        <w:rPr>
          <w:rFonts w:ascii="Arial" w:hAnsi="Arial"/>
          <w:bCs/>
          <w:sz w:val="18"/>
          <w:szCs w:val="18"/>
        </w:rPr>
        <w:t xml:space="preserve">  </w:t>
      </w:r>
    </w:p>
    <w:p w14:paraId="26213340" w14:textId="6ABC08C4" w:rsidR="0053355A" w:rsidRPr="00206B25" w:rsidRDefault="00457250" w:rsidP="00FF6485">
      <w:pPr>
        <w:pStyle w:val="Lijstalinea"/>
        <w:numPr>
          <w:ilvl w:val="0"/>
          <w:numId w:val="15"/>
        </w:numPr>
        <w:rPr>
          <w:rFonts w:ascii="Arial" w:hAnsi="Arial"/>
          <w:bCs/>
          <w:sz w:val="18"/>
          <w:szCs w:val="18"/>
        </w:rPr>
      </w:pPr>
      <w:r w:rsidRPr="00206B25">
        <w:rPr>
          <w:rFonts w:ascii="Arial" w:hAnsi="Arial"/>
          <w:bCs/>
          <w:sz w:val="18"/>
          <w:szCs w:val="18"/>
        </w:rPr>
        <w:t>D</w:t>
      </w:r>
      <w:r w:rsidR="00DE1846" w:rsidRPr="00206B25">
        <w:rPr>
          <w:rFonts w:ascii="Arial" w:hAnsi="Arial"/>
          <w:bCs/>
          <w:sz w:val="18"/>
          <w:szCs w:val="18"/>
        </w:rPr>
        <w:t xml:space="preserve">e vulafsluiter </w:t>
      </w:r>
      <w:r w:rsidR="001463EC" w:rsidRPr="00206B25">
        <w:rPr>
          <w:rFonts w:ascii="Arial" w:hAnsi="Arial"/>
          <w:bCs/>
          <w:sz w:val="18"/>
          <w:szCs w:val="18"/>
        </w:rPr>
        <w:t>met de hand openen</w:t>
      </w:r>
      <w:r w:rsidR="00DE1846" w:rsidRPr="00206B25">
        <w:rPr>
          <w:rFonts w:ascii="Arial" w:hAnsi="Arial"/>
          <w:bCs/>
          <w:sz w:val="18"/>
          <w:szCs w:val="18"/>
        </w:rPr>
        <w:t>;</w:t>
      </w:r>
    </w:p>
    <w:p w14:paraId="12FD6973" w14:textId="5D2DE56D" w:rsidR="00410C1E" w:rsidRPr="00206B25" w:rsidRDefault="003F0BFE" w:rsidP="002E3CF6">
      <w:pPr>
        <w:pStyle w:val="Lijstalinea"/>
        <w:numPr>
          <w:ilvl w:val="0"/>
          <w:numId w:val="15"/>
        </w:numPr>
        <w:rPr>
          <w:rFonts w:ascii="Arial" w:hAnsi="Arial"/>
          <w:bCs/>
          <w:sz w:val="18"/>
          <w:szCs w:val="18"/>
        </w:rPr>
      </w:pPr>
      <w:r w:rsidRPr="00206B25">
        <w:rPr>
          <w:rFonts w:ascii="Arial" w:hAnsi="Arial"/>
          <w:bCs/>
          <w:sz w:val="18"/>
          <w:szCs w:val="18"/>
        </w:rPr>
        <w:t xml:space="preserve">Start het lossen van </w:t>
      </w:r>
      <w:r w:rsidR="00496642" w:rsidRPr="00206B25">
        <w:rPr>
          <w:rFonts w:ascii="Arial" w:hAnsi="Arial"/>
          <w:bCs/>
          <w:sz w:val="18"/>
          <w:szCs w:val="18"/>
        </w:rPr>
        <w:t>het product</w:t>
      </w:r>
      <w:r w:rsidR="00410C1E" w:rsidRPr="00206B25">
        <w:rPr>
          <w:rFonts w:ascii="Arial" w:hAnsi="Arial"/>
          <w:bCs/>
          <w:sz w:val="18"/>
          <w:szCs w:val="18"/>
        </w:rPr>
        <w:t xml:space="preserve"> </w:t>
      </w:r>
      <w:r w:rsidR="001F41FD" w:rsidRPr="00206B25">
        <w:rPr>
          <w:rFonts w:ascii="Arial" w:hAnsi="Arial"/>
          <w:bCs/>
          <w:sz w:val="18"/>
          <w:szCs w:val="18"/>
        </w:rPr>
        <w:t xml:space="preserve">volgens de instructies van de </w:t>
      </w:r>
      <w:r w:rsidR="0070085F" w:rsidRPr="00206B25">
        <w:rPr>
          <w:rFonts w:ascii="Arial" w:hAnsi="Arial"/>
          <w:bCs/>
          <w:sz w:val="18"/>
          <w:szCs w:val="18"/>
        </w:rPr>
        <w:t>bulkwagen</w:t>
      </w:r>
      <w:r w:rsidR="001F41FD" w:rsidRPr="00206B25">
        <w:rPr>
          <w:rFonts w:ascii="Arial" w:hAnsi="Arial"/>
          <w:bCs/>
          <w:sz w:val="18"/>
          <w:szCs w:val="18"/>
        </w:rPr>
        <w:t>,</w:t>
      </w:r>
      <w:r w:rsidR="001F41FD" w:rsidRPr="00206B25">
        <w:rPr>
          <w:rFonts w:ascii="Arial" w:hAnsi="Arial"/>
          <w:bCs/>
          <w:color w:val="FF0000"/>
          <w:sz w:val="18"/>
          <w:szCs w:val="18"/>
        </w:rPr>
        <w:t xml:space="preserve"> </w:t>
      </w:r>
      <w:r w:rsidR="001F41FD" w:rsidRPr="00206B25">
        <w:rPr>
          <w:rFonts w:ascii="Arial" w:hAnsi="Arial"/>
          <w:bCs/>
          <w:sz w:val="18"/>
          <w:szCs w:val="18"/>
        </w:rPr>
        <w:t xml:space="preserve">doe dit op een beheerste manier zodat de druk in de </w:t>
      </w:r>
      <w:r w:rsidR="00476F88" w:rsidRPr="00206B25">
        <w:rPr>
          <w:rFonts w:ascii="Arial" w:hAnsi="Arial"/>
          <w:bCs/>
          <w:sz w:val="18"/>
          <w:szCs w:val="18"/>
        </w:rPr>
        <w:t>tank</w:t>
      </w:r>
      <w:r w:rsidR="001F41FD" w:rsidRPr="00206B25">
        <w:rPr>
          <w:rFonts w:ascii="Arial" w:hAnsi="Arial"/>
          <w:bCs/>
          <w:sz w:val="18"/>
          <w:szCs w:val="18"/>
        </w:rPr>
        <w:t xml:space="preserve"> niet </w:t>
      </w:r>
      <w:r w:rsidR="00C613B3" w:rsidRPr="00206B25">
        <w:rPr>
          <w:rFonts w:ascii="Arial" w:hAnsi="Arial"/>
          <w:bCs/>
          <w:sz w:val="18"/>
          <w:szCs w:val="18"/>
        </w:rPr>
        <w:t>te veel oploopt</w:t>
      </w:r>
      <w:r w:rsidR="00BD19A2" w:rsidRPr="00206B25">
        <w:rPr>
          <w:rFonts w:ascii="Arial" w:hAnsi="Arial"/>
          <w:bCs/>
          <w:sz w:val="18"/>
          <w:szCs w:val="18"/>
        </w:rPr>
        <w:t xml:space="preserve">; </w:t>
      </w:r>
    </w:p>
    <w:p w14:paraId="74786284" w14:textId="77777777" w:rsidR="00DE6FC2" w:rsidRPr="00206B25" w:rsidRDefault="00901A6A" w:rsidP="002E3CF6">
      <w:pPr>
        <w:pStyle w:val="Lijstalinea"/>
        <w:numPr>
          <w:ilvl w:val="0"/>
          <w:numId w:val="15"/>
        </w:numPr>
        <w:rPr>
          <w:rFonts w:ascii="Arial" w:hAnsi="Arial"/>
          <w:bCs/>
          <w:sz w:val="18"/>
          <w:szCs w:val="18"/>
        </w:rPr>
      </w:pPr>
      <w:r w:rsidRPr="00206B25">
        <w:rPr>
          <w:rFonts w:ascii="Arial" w:hAnsi="Arial"/>
          <w:bCs/>
          <w:sz w:val="18"/>
          <w:szCs w:val="18"/>
        </w:rPr>
        <w:t>Na</w:t>
      </w:r>
      <w:r w:rsidR="003913AD" w:rsidRPr="00206B25">
        <w:rPr>
          <w:rFonts w:ascii="Arial" w:hAnsi="Arial"/>
          <w:bCs/>
          <w:sz w:val="18"/>
          <w:szCs w:val="18"/>
        </w:rPr>
        <w:t xml:space="preserve">dat de </w:t>
      </w:r>
      <w:r w:rsidR="0072658B" w:rsidRPr="00206B25">
        <w:rPr>
          <w:rFonts w:ascii="Arial" w:hAnsi="Arial"/>
          <w:bCs/>
          <w:sz w:val="18"/>
          <w:szCs w:val="18"/>
        </w:rPr>
        <w:t>tank</w:t>
      </w:r>
      <w:r w:rsidR="00FA3B62" w:rsidRPr="00206B25">
        <w:rPr>
          <w:rFonts w:ascii="Arial" w:hAnsi="Arial"/>
          <w:bCs/>
          <w:sz w:val="18"/>
          <w:szCs w:val="18"/>
        </w:rPr>
        <w:t xml:space="preserve"> gevuld is</w:t>
      </w:r>
      <w:r w:rsidR="00DE6FC2" w:rsidRPr="00206B25">
        <w:rPr>
          <w:rFonts w:ascii="Arial" w:hAnsi="Arial"/>
          <w:bCs/>
          <w:sz w:val="18"/>
          <w:szCs w:val="18"/>
        </w:rPr>
        <w:t xml:space="preserve"> gaat een rode lamp branden;</w:t>
      </w:r>
    </w:p>
    <w:p w14:paraId="2C339308" w14:textId="56F92ABA" w:rsidR="00225A34" w:rsidRPr="00206B25" w:rsidRDefault="00FF328D" w:rsidP="002E3CF6">
      <w:pPr>
        <w:pStyle w:val="Lijstalinea"/>
        <w:numPr>
          <w:ilvl w:val="0"/>
          <w:numId w:val="15"/>
        </w:numPr>
        <w:rPr>
          <w:rFonts w:ascii="Arial" w:hAnsi="Arial"/>
          <w:bCs/>
          <w:sz w:val="18"/>
          <w:szCs w:val="18"/>
        </w:rPr>
      </w:pPr>
      <w:r w:rsidRPr="00206B25">
        <w:rPr>
          <w:rFonts w:ascii="Arial" w:hAnsi="Arial"/>
          <w:bCs/>
          <w:sz w:val="18"/>
          <w:szCs w:val="18"/>
        </w:rPr>
        <w:t xml:space="preserve">De vulafsluiter </w:t>
      </w:r>
      <w:r w:rsidR="001463EC" w:rsidRPr="00206B25">
        <w:rPr>
          <w:rFonts w:ascii="Arial" w:hAnsi="Arial"/>
          <w:bCs/>
          <w:sz w:val="18"/>
          <w:szCs w:val="18"/>
        </w:rPr>
        <w:t>met de hand sluiten</w:t>
      </w:r>
      <w:r w:rsidRPr="00206B25">
        <w:rPr>
          <w:rFonts w:ascii="Arial" w:hAnsi="Arial"/>
          <w:bCs/>
          <w:sz w:val="18"/>
          <w:szCs w:val="18"/>
        </w:rPr>
        <w:t xml:space="preserve">; </w:t>
      </w:r>
      <w:r w:rsidR="00516EB3" w:rsidRPr="00206B25">
        <w:rPr>
          <w:rFonts w:ascii="Arial" w:hAnsi="Arial"/>
          <w:bCs/>
          <w:sz w:val="18"/>
          <w:szCs w:val="18"/>
        </w:rPr>
        <w:t xml:space="preserve"> </w:t>
      </w:r>
    </w:p>
    <w:p w14:paraId="0C13C117" w14:textId="3EC8E65F" w:rsidR="00A92DA5" w:rsidRDefault="00AD5496" w:rsidP="002E3CF6">
      <w:pPr>
        <w:pStyle w:val="Lijstalinea"/>
        <w:numPr>
          <w:ilvl w:val="0"/>
          <w:numId w:val="15"/>
        </w:numPr>
        <w:rPr>
          <w:rFonts w:ascii="Arial" w:hAnsi="Arial"/>
          <w:bCs/>
          <w:sz w:val="18"/>
          <w:szCs w:val="18"/>
        </w:rPr>
      </w:pPr>
      <w:r>
        <w:rPr>
          <w:rFonts w:ascii="Arial" w:hAnsi="Arial"/>
          <w:bCs/>
          <w:sz w:val="18"/>
          <w:szCs w:val="18"/>
        </w:rPr>
        <w:t xml:space="preserve">Koppel de </w:t>
      </w:r>
      <w:r w:rsidR="00196125">
        <w:rPr>
          <w:rFonts w:ascii="Arial" w:hAnsi="Arial"/>
          <w:bCs/>
          <w:sz w:val="18"/>
          <w:szCs w:val="18"/>
        </w:rPr>
        <w:t>losslang</w:t>
      </w:r>
      <w:r w:rsidR="0043706A">
        <w:rPr>
          <w:rFonts w:ascii="Arial" w:hAnsi="Arial"/>
          <w:bCs/>
          <w:sz w:val="18"/>
          <w:szCs w:val="18"/>
        </w:rPr>
        <w:t xml:space="preserve"> los</w:t>
      </w:r>
      <w:r w:rsidR="00D55C38">
        <w:rPr>
          <w:rFonts w:ascii="Arial" w:hAnsi="Arial"/>
          <w:bCs/>
          <w:sz w:val="18"/>
          <w:szCs w:val="18"/>
        </w:rPr>
        <w:t xml:space="preserve"> </w:t>
      </w:r>
      <w:r w:rsidR="00D55C38" w:rsidRPr="00A7774C">
        <w:rPr>
          <w:rFonts w:ascii="Arial" w:hAnsi="Arial"/>
          <w:bCs/>
          <w:sz w:val="18"/>
          <w:szCs w:val="18"/>
        </w:rPr>
        <w:t>en plaats de blinddop terug op de vulleiding;</w:t>
      </w:r>
    </w:p>
    <w:p w14:paraId="52FA6142" w14:textId="2F367672" w:rsidR="006D2F9D" w:rsidRPr="00FF6485" w:rsidRDefault="00C0469E" w:rsidP="002E3CF6">
      <w:pPr>
        <w:pStyle w:val="Lijstalinea"/>
        <w:numPr>
          <w:ilvl w:val="0"/>
          <w:numId w:val="15"/>
        </w:numPr>
        <w:rPr>
          <w:rFonts w:ascii="Arial" w:hAnsi="Arial"/>
          <w:bCs/>
          <w:sz w:val="18"/>
          <w:szCs w:val="18"/>
        </w:rPr>
      </w:pPr>
      <w:r>
        <w:rPr>
          <w:rFonts w:ascii="Arial" w:hAnsi="Arial"/>
          <w:bCs/>
          <w:sz w:val="18"/>
          <w:szCs w:val="18"/>
        </w:rPr>
        <w:t xml:space="preserve">Ruim de </w:t>
      </w:r>
      <w:r w:rsidR="00006EDB">
        <w:rPr>
          <w:rFonts w:ascii="Arial" w:hAnsi="Arial"/>
          <w:bCs/>
          <w:sz w:val="18"/>
          <w:szCs w:val="18"/>
        </w:rPr>
        <w:t>losslang</w:t>
      </w:r>
      <w:r>
        <w:rPr>
          <w:rFonts w:ascii="Arial" w:hAnsi="Arial"/>
          <w:bCs/>
          <w:sz w:val="18"/>
          <w:szCs w:val="18"/>
        </w:rPr>
        <w:t xml:space="preserve"> en ander materiaal weer netjes op</w:t>
      </w:r>
      <w:r w:rsidR="00227F67">
        <w:rPr>
          <w:rFonts w:ascii="Arial" w:hAnsi="Arial"/>
          <w:bCs/>
          <w:sz w:val="18"/>
          <w:szCs w:val="18"/>
        </w:rPr>
        <w:t>.</w:t>
      </w:r>
    </w:p>
    <w:p w14:paraId="2CD55487" w14:textId="77777777" w:rsidR="00957F69" w:rsidRDefault="00957F69" w:rsidP="00091658">
      <w:pPr>
        <w:rPr>
          <w:rFonts w:ascii="Arial" w:hAnsi="Arial"/>
          <w:bCs/>
          <w:sz w:val="18"/>
          <w:szCs w:val="18"/>
        </w:rPr>
      </w:pPr>
    </w:p>
    <w:p w14:paraId="6E01E125" w14:textId="3FF19716" w:rsidR="00F51984" w:rsidRPr="00091658" w:rsidRDefault="00F51984" w:rsidP="001765C6">
      <w:pPr>
        <w:pStyle w:val="Kop2"/>
        <w:numPr>
          <w:ilvl w:val="0"/>
          <w:numId w:val="9"/>
        </w:numPr>
        <w:ind w:hanging="720"/>
      </w:pPr>
      <w:r>
        <w:t>Calamiteitenprocedure</w:t>
      </w:r>
    </w:p>
    <w:p w14:paraId="3FA2D7FF" w14:textId="6D9C376B" w:rsidR="00BD2211" w:rsidRDefault="00854D29" w:rsidP="00346E21">
      <w:pPr>
        <w:rPr>
          <w:rFonts w:ascii="Arial" w:hAnsi="Arial"/>
          <w:iCs/>
          <w:sz w:val="18"/>
          <w:szCs w:val="18"/>
        </w:rPr>
      </w:pPr>
      <w:r>
        <w:rPr>
          <w:rFonts w:ascii="Arial" w:hAnsi="Arial"/>
          <w:iCs/>
          <w:sz w:val="18"/>
          <w:szCs w:val="18"/>
        </w:rPr>
        <w:t xml:space="preserve">In geval van een calamiteit moeten de volgende </w:t>
      </w:r>
      <w:r w:rsidR="00344872">
        <w:rPr>
          <w:rFonts w:ascii="Arial" w:hAnsi="Arial"/>
          <w:iCs/>
          <w:sz w:val="18"/>
          <w:szCs w:val="18"/>
        </w:rPr>
        <w:t>maatregelen</w:t>
      </w:r>
      <w:r>
        <w:rPr>
          <w:rFonts w:ascii="Arial" w:hAnsi="Arial"/>
          <w:iCs/>
          <w:sz w:val="18"/>
          <w:szCs w:val="18"/>
        </w:rPr>
        <w:t xml:space="preserve"> </w:t>
      </w:r>
      <w:r w:rsidR="00344872">
        <w:rPr>
          <w:rFonts w:ascii="Arial" w:hAnsi="Arial"/>
          <w:iCs/>
          <w:sz w:val="18"/>
          <w:szCs w:val="18"/>
        </w:rPr>
        <w:t>getroffen</w:t>
      </w:r>
      <w:r w:rsidR="004B2535" w:rsidRPr="004B2535">
        <w:rPr>
          <w:rFonts w:ascii="Arial" w:hAnsi="Arial"/>
          <w:iCs/>
          <w:sz w:val="18"/>
          <w:szCs w:val="18"/>
        </w:rPr>
        <w:t xml:space="preserve"> </w:t>
      </w:r>
      <w:r w:rsidR="004B2535">
        <w:rPr>
          <w:rFonts w:ascii="Arial" w:hAnsi="Arial"/>
          <w:iCs/>
          <w:sz w:val="18"/>
          <w:szCs w:val="18"/>
        </w:rPr>
        <w:t>worden</w:t>
      </w:r>
      <w:r w:rsidR="00936E7B">
        <w:rPr>
          <w:rFonts w:ascii="Arial" w:hAnsi="Arial"/>
          <w:iCs/>
          <w:sz w:val="18"/>
          <w:szCs w:val="18"/>
        </w:rPr>
        <w:t>:</w:t>
      </w:r>
    </w:p>
    <w:p w14:paraId="52246278" w14:textId="7CB333EF" w:rsidR="00344872" w:rsidRDefault="00936E7B" w:rsidP="00344872">
      <w:pPr>
        <w:pStyle w:val="Lijstalinea"/>
        <w:numPr>
          <w:ilvl w:val="0"/>
          <w:numId w:val="17"/>
        </w:numPr>
        <w:rPr>
          <w:rFonts w:ascii="Arial" w:hAnsi="Arial"/>
          <w:iCs/>
          <w:sz w:val="18"/>
          <w:szCs w:val="18"/>
        </w:rPr>
      </w:pPr>
      <w:r w:rsidRPr="00936E7B">
        <w:rPr>
          <w:rFonts w:ascii="Arial" w:hAnsi="Arial"/>
          <w:b/>
          <w:bCs/>
          <w:iCs/>
          <w:sz w:val="18"/>
          <w:szCs w:val="18"/>
        </w:rPr>
        <w:t>Druk de noodstop in</w:t>
      </w:r>
      <w:r>
        <w:rPr>
          <w:rFonts w:ascii="Arial" w:hAnsi="Arial"/>
          <w:iCs/>
          <w:sz w:val="18"/>
          <w:szCs w:val="18"/>
        </w:rPr>
        <w:t xml:space="preserve">, </w:t>
      </w:r>
      <w:r w:rsidR="004B2535">
        <w:rPr>
          <w:rFonts w:ascii="Arial" w:hAnsi="Arial"/>
          <w:iCs/>
          <w:sz w:val="18"/>
          <w:szCs w:val="18"/>
        </w:rPr>
        <w:t xml:space="preserve">de vulafsluiter wordt hiermee gesloten en de installatie </w:t>
      </w:r>
      <w:r w:rsidR="003374B5">
        <w:rPr>
          <w:rFonts w:ascii="Arial" w:hAnsi="Arial"/>
          <w:iCs/>
          <w:sz w:val="18"/>
          <w:szCs w:val="18"/>
        </w:rPr>
        <w:t>gaat hierbij in een veilige stand;</w:t>
      </w:r>
    </w:p>
    <w:p w14:paraId="00BD6408" w14:textId="4D0271DF" w:rsidR="003374B5" w:rsidRDefault="003374B5" w:rsidP="00344872">
      <w:pPr>
        <w:pStyle w:val="Lijstalinea"/>
        <w:numPr>
          <w:ilvl w:val="0"/>
          <w:numId w:val="17"/>
        </w:numPr>
        <w:rPr>
          <w:rFonts w:ascii="Arial" w:hAnsi="Arial"/>
          <w:iCs/>
          <w:sz w:val="18"/>
          <w:szCs w:val="18"/>
        </w:rPr>
      </w:pPr>
      <w:r>
        <w:rPr>
          <w:rFonts w:ascii="Arial" w:hAnsi="Arial"/>
          <w:iCs/>
          <w:sz w:val="18"/>
          <w:szCs w:val="18"/>
        </w:rPr>
        <w:t xml:space="preserve">Alle aanwezige </w:t>
      </w:r>
      <w:r w:rsidR="00342C6C">
        <w:rPr>
          <w:rFonts w:ascii="Arial" w:hAnsi="Arial"/>
          <w:iCs/>
          <w:sz w:val="18"/>
          <w:szCs w:val="18"/>
        </w:rPr>
        <w:t>personen</w:t>
      </w:r>
      <w:r w:rsidR="006D76AA">
        <w:rPr>
          <w:rFonts w:ascii="Arial" w:hAnsi="Arial"/>
          <w:iCs/>
          <w:sz w:val="18"/>
          <w:szCs w:val="18"/>
        </w:rPr>
        <w:t xml:space="preserve"> verlaten onmiddellijk de gevarenzone</w:t>
      </w:r>
      <w:r w:rsidR="00C167B1">
        <w:rPr>
          <w:rFonts w:ascii="Arial" w:hAnsi="Arial"/>
          <w:iCs/>
          <w:sz w:val="18"/>
          <w:szCs w:val="18"/>
        </w:rPr>
        <w:t>;</w:t>
      </w:r>
    </w:p>
    <w:p w14:paraId="6A7AA03D" w14:textId="5C3E48ED" w:rsidR="00C167B1" w:rsidRDefault="00E13F14" w:rsidP="00344872">
      <w:pPr>
        <w:pStyle w:val="Lijstalinea"/>
        <w:numPr>
          <w:ilvl w:val="0"/>
          <w:numId w:val="17"/>
        </w:numPr>
        <w:rPr>
          <w:rFonts w:ascii="Arial" w:hAnsi="Arial"/>
          <w:iCs/>
          <w:sz w:val="18"/>
          <w:szCs w:val="18"/>
        </w:rPr>
      </w:pPr>
      <w:r>
        <w:rPr>
          <w:rFonts w:ascii="Arial" w:hAnsi="Arial"/>
          <w:iCs/>
          <w:sz w:val="18"/>
          <w:szCs w:val="18"/>
        </w:rPr>
        <w:t xml:space="preserve">Bij </w:t>
      </w:r>
      <w:r w:rsidR="00C27BA0">
        <w:rPr>
          <w:rFonts w:ascii="Arial" w:hAnsi="Arial"/>
          <w:iCs/>
          <w:sz w:val="18"/>
          <w:szCs w:val="18"/>
        </w:rPr>
        <w:t>ontruiming</w:t>
      </w:r>
      <w:r w:rsidR="007A09EF">
        <w:rPr>
          <w:rFonts w:ascii="Arial" w:hAnsi="Arial"/>
          <w:iCs/>
          <w:sz w:val="18"/>
          <w:szCs w:val="18"/>
        </w:rPr>
        <w:t xml:space="preserve">ssignaal </w:t>
      </w:r>
      <w:r w:rsidR="00A41F08">
        <w:rPr>
          <w:rFonts w:ascii="Arial" w:hAnsi="Arial"/>
          <w:iCs/>
          <w:sz w:val="18"/>
          <w:szCs w:val="18"/>
        </w:rPr>
        <w:t>moeten alle aanwezige personen zich zo snel mogelijk naar het verzamelpunt begeven;</w:t>
      </w:r>
    </w:p>
    <w:p w14:paraId="233AAF21" w14:textId="2B485012" w:rsidR="00393531" w:rsidRPr="00206B25" w:rsidRDefault="00653303" w:rsidP="00344872">
      <w:pPr>
        <w:pStyle w:val="Lijstalinea"/>
        <w:numPr>
          <w:ilvl w:val="0"/>
          <w:numId w:val="17"/>
        </w:numPr>
        <w:rPr>
          <w:rFonts w:ascii="Arial" w:hAnsi="Arial"/>
          <w:iCs/>
          <w:sz w:val="18"/>
          <w:szCs w:val="18"/>
        </w:rPr>
      </w:pPr>
      <w:r w:rsidRPr="00A075BE">
        <w:rPr>
          <w:rFonts w:ascii="Arial" w:hAnsi="Arial"/>
          <w:iCs/>
          <w:sz w:val="18"/>
          <w:szCs w:val="18"/>
        </w:rPr>
        <w:t>Zie verder</w:t>
      </w:r>
      <w:r w:rsidR="006C4193">
        <w:rPr>
          <w:rFonts w:ascii="Arial" w:hAnsi="Arial"/>
          <w:iCs/>
          <w:sz w:val="18"/>
          <w:szCs w:val="18"/>
        </w:rPr>
        <w:t xml:space="preserve">: </w:t>
      </w:r>
      <w:hyperlink r:id="rId9" w:anchor="t-VAR" w:history="1">
        <w:r w:rsidR="00442D1D" w:rsidRPr="0089058F">
          <w:rPr>
            <w:rFonts w:ascii="Arial" w:hAnsi="Arial"/>
            <w:color w:val="0000FF"/>
            <w:sz w:val="18"/>
            <w:szCs w:val="18"/>
            <w:u w:val="single"/>
          </w:rPr>
          <w:t>Lokaal noodplan AWZI Katwijk</w:t>
        </w:r>
      </w:hyperlink>
      <w:r w:rsidR="00371D71" w:rsidRPr="0089058F">
        <w:rPr>
          <w:rFonts w:ascii="Arial" w:hAnsi="Arial"/>
          <w:sz w:val="18"/>
          <w:szCs w:val="18"/>
        </w:rPr>
        <w:t xml:space="preserve">, </w:t>
      </w:r>
      <w:hyperlink r:id="rId10" w:anchor="t-VAR" w:history="1">
        <w:r w:rsidR="009909C1" w:rsidRPr="0089058F">
          <w:rPr>
            <w:rFonts w:ascii="Arial" w:hAnsi="Arial"/>
            <w:color w:val="0000FF"/>
            <w:sz w:val="18"/>
            <w:szCs w:val="18"/>
            <w:u w:val="single"/>
          </w:rPr>
          <w:t>Lokaal noodplan AWZI Lisse</w:t>
        </w:r>
      </w:hyperlink>
      <w:r w:rsidR="009909C1" w:rsidRPr="0089058F">
        <w:rPr>
          <w:rFonts w:ascii="Arial" w:hAnsi="Arial"/>
          <w:sz w:val="18"/>
          <w:szCs w:val="18"/>
        </w:rPr>
        <w:t xml:space="preserve">, </w:t>
      </w:r>
      <w:hyperlink r:id="rId11" w:anchor="t-VAR" w:history="1">
        <w:r w:rsidR="007747D2" w:rsidRPr="0089058F">
          <w:rPr>
            <w:rFonts w:ascii="Arial" w:hAnsi="Arial"/>
            <w:color w:val="0000FF"/>
            <w:sz w:val="18"/>
            <w:szCs w:val="18"/>
            <w:u w:val="single"/>
          </w:rPr>
          <w:t>Lokaal noodplan AWZI Haarlem Waardepolder</w:t>
        </w:r>
      </w:hyperlink>
      <w:r w:rsidR="002A3533" w:rsidRPr="0089058F">
        <w:rPr>
          <w:rFonts w:ascii="Arial" w:hAnsi="Arial"/>
          <w:sz w:val="18"/>
          <w:szCs w:val="18"/>
        </w:rPr>
        <w:t xml:space="preserve">, </w:t>
      </w:r>
      <w:hyperlink r:id="rId12" w:anchor="t-VAR" w:history="1">
        <w:r w:rsidR="00E93941" w:rsidRPr="0089058F">
          <w:rPr>
            <w:rFonts w:ascii="Arial" w:hAnsi="Arial"/>
            <w:color w:val="0000FF"/>
            <w:sz w:val="18"/>
            <w:szCs w:val="18"/>
            <w:u w:val="single"/>
          </w:rPr>
          <w:t>Lokaal noodplan AWZI Zwanenburg</w:t>
        </w:r>
      </w:hyperlink>
      <w:r w:rsidR="00E93941" w:rsidRPr="0089058F">
        <w:rPr>
          <w:rFonts w:ascii="Arial" w:hAnsi="Arial"/>
          <w:sz w:val="18"/>
          <w:szCs w:val="18"/>
        </w:rPr>
        <w:t xml:space="preserve">, </w:t>
      </w:r>
      <w:hyperlink r:id="rId13" w:anchor="t-VAR" w:history="1">
        <w:r w:rsidR="0038532D" w:rsidRPr="0089058F">
          <w:rPr>
            <w:rFonts w:ascii="Arial" w:hAnsi="Arial"/>
            <w:color w:val="0000FF"/>
            <w:sz w:val="18"/>
            <w:szCs w:val="18"/>
            <w:u w:val="single"/>
          </w:rPr>
          <w:t>Lokaal noodplan AWZI Leiden Noord</w:t>
        </w:r>
      </w:hyperlink>
      <w:r w:rsidR="0038532D" w:rsidRPr="0089058F">
        <w:rPr>
          <w:rFonts w:ascii="Arial" w:hAnsi="Arial"/>
          <w:sz w:val="18"/>
          <w:szCs w:val="18"/>
        </w:rPr>
        <w:t xml:space="preserve">, </w:t>
      </w:r>
      <w:hyperlink r:id="rId14" w:anchor="t-VAR" w:history="1">
        <w:r w:rsidR="00307E24" w:rsidRPr="0089058F">
          <w:rPr>
            <w:rFonts w:ascii="Arial" w:hAnsi="Arial"/>
            <w:color w:val="0000FF"/>
            <w:sz w:val="18"/>
            <w:szCs w:val="18"/>
            <w:u w:val="single"/>
          </w:rPr>
          <w:t>Lokaal noodplan AWZI Leiden Zuidwest</w:t>
        </w:r>
      </w:hyperlink>
      <w:r w:rsidR="00804646" w:rsidRPr="0089058F">
        <w:rPr>
          <w:rFonts w:ascii="Arial" w:hAnsi="Arial"/>
          <w:sz w:val="18"/>
          <w:szCs w:val="18"/>
        </w:rPr>
        <w:t xml:space="preserve">, </w:t>
      </w:r>
      <w:hyperlink r:id="rId15" w:anchor="t-VAR" w:history="1">
        <w:r w:rsidR="00AB7343" w:rsidRPr="0089058F">
          <w:rPr>
            <w:rFonts w:ascii="Arial" w:hAnsi="Arial"/>
            <w:color w:val="0000FF"/>
            <w:sz w:val="18"/>
            <w:szCs w:val="18"/>
            <w:u w:val="single"/>
          </w:rPr>
          <w:t>Lokaal noodplan AWZI Noordwijk</w:t>
        </w:r>
      </w:hyperlink>
      <w:r w:rsidR="00014633" w:rsidRPr="0089058F">
        <w:rPr>
          <w:rFonts w:ascii="Arial" w:hAnsi="Arial"/>
          <w:sz w:val="18"/>
          <w:szCs w:val="18"/>
        </w:rPr>
        <w:t xml:space="preserve">, </w:t>
      </w:r>
      <w:hyperlink r:id="rId16" w:anchor="t-VAR" w:history="1">
        <w:r w:rsidR="001F7CBF" w:rsidRPr="0089058F">
          <w:rPr>
            <w:rFonts w:ascii="Arial" w:hAnsi="Arial"/>
            <w:color w:val="0000FF"/>
            <w:sz w:val="18"/>
            <w:szCs w:val="18"/>
            <w:u w:val="single"/>
          </w:rPr>
          <w:t>Lokaal noodplan AWZI Gouda</w:t>
        </w:r>
      </w:hyperlink>
      <w:r w:rsidR="00434612" w:rsidRPr="0089058F">
        <w:rPr>
          <w:rFonts w:ascii="Arial" w:hAnsi="Arial"/>
          <w:sz w:val="18"/>
          <w:szCs w:val="18"/>
        </w:rPr>
        <w:t>,</w:t>
      </w:r>
      <w:r w:rsidR="00721F0A" w:rsidRPr="0089058F">
        <w:rPr>
          <w:rFonts w:ascii="Arial" w:hAnsi="Arial"/>
          <w:sz w:val="18"/>
          <w:szCs w:val="18"/>
        </w:rPr>
        <w:t xml:space="preserve"> </w:t>
      </w:r>
      <w:hyperlink r:id="rId17" w:anchor="t-VAR" w:history="1">
        <w:r w:rsidR="00721F0A" w:rsidRPr="0089058F">
          <w:rPr>
            <w:rFonts w:ascii="Arial" w:hAnsi="Arial"/>
            <w:color w:val="0000FF"/>
            <w:sz w:val="18"/>
            <w:szCs w:val="18"/>
            <w:u w:val="single"/>
          </w:rPr>
          <w:t>Lokaal noodplan AWZI Waddinxveen – Randenburg,</w:t>
        </w:r>
      </w:hyperlink>
      <w:r w:rsidR="008C7D87" w:rsidRPr="0089058F">
        <w:rPr>
          <w:rFonts w:ascii="Arial" w:hAnsi="Arial"/>
          <w:sz w:val="18"/>
          <w:szCs w:val="18"/>
        </w:rPr>
        <w:t xml:space="preserve"> </w:t>
      </w:r>
      <w:hyperlink r:id="rId18" w:anchor="t-VAR" w:history="1">
        <w:r w:rsidR="008C7D87" w:rsidRPr="0089058F">
          <w:rPr>
            <w:rFonts w:ascii="Arial" w:hAnsi="Arial"/>
            <w:color w:val="0000FF"/>
            <w:sz w:val="18"/>
            <w:szCs w:val="18"/>
            <w:u w:val="single"/>
          </w:rPr>
          <w:t>Lokaal noodplan AWZI Bodegraven,</w:t>
        </w:r>
      </w:hyperlink>
      <w:r w:rsidR="006C4193" w:rsidRPr="0089058F">
        <w:rPr>
          <w:rFonts w:ascii="Arial" w:hAnsi="Arial"/>
          <w:sz w:val="18"/>
          <w:szCs w:val="18"/>
        </w:rPr>
        <w:t xml:space="preserve"> </w:t>
      </w:r>
      <w:hyperlink r:id="rId19" w:anchor="t-VAR" w:history="1">
        <w:r w:rsidR="00DE516C" w:rsidRPr="0089058F">
          <w:rPr>
            <w:rFonts w:ascii="Arial" w:hAnsi="Arial"/>
            <w:color w:val="0000FF"/>
            <w:sz w:val="18"/>
            <w:szCs w:val="18"/>
            <w:u w:val="single"/>
          </w:rPr>
          <w:t xml:space="preserve">Lokaal noodplan AWZI Alphen Kerk &amp; </w:t>
        </w:r>
        <w:r w:rsidR="0031236D" w:rsidRPr="0089058F">
          <w:rPr>
            <w:rFonts w:ascii="Arial" w:hAnsi="Arial"/>
            <w:color w:val="0000FF"/>
            <w:sz w:val="18"/>
            <w:szCs w:val="18"/>
            <w:u w:val="single"/>
          </w:rPr>
          <w:t>Z</w:t>
        </w:r>
        <w:r w:rsidR="00DE516C" w:rsidRPr="0089058F">
          <w:rPr>
            <w:rFonts w:ascii="Arial" w:hAnsi="Arial"/>
            <w:color w:val="0000FF"/>
            <w:sz w:val="18"/>
            <w:szCs w:val="18"/>
            <w:u w:val="single"/>
          </w:rPr>
          <w:t>anen</w:t>
        </w:r>
        <w:r w:rsidR="0031236D" w:rsidRPr="0089058F">
          <w:rPr>
            <w:rFonts w:ascii="Arial" w:hAnsi="Arial"/>
            <w:color w:val="0000FF"/>
            <w:sz w:val="18"/>
            <w:szCs w:val="18"/>
            <w:u w:val="single"/>
          </w:rPr>
          <w:t>,</w:t>
        </w:r>
      </w:hyperlink>
      <w:r w:rsidR="0031236D" w:rsidRPr="0089058F">
        <w:rPr>
          <w:rFonts w:ascii="Arial" w:hAnsi="Arial"/>
          <w:sz w:val="18"/>
          <w:szCs w:val="18"/>
        </w:rPr>
        <w:t xml:space="preserve"> </w:t>
      </w:r>
      <w:hyperlink r:id="rId20" w:anchor="t-VAR" w:history="1">
        <w:r w:rsidR="00757AAD" w:rsidRPr="0089058F">
          <w:rPr>
            <w:rFonts w:ascii="Arial" w:hAnsi="Arial"/>
            <w:color w:val="0000FF"/>
            <w:sz w:val="18"/>
            <w:szCs w:val="18"/>
            <w:u w:val="single"/>
          </w:rPr>
          <w:t>Lokaal noodplan AWZI Alphen Noord,</w:t>
        </w:r>
      </w:hyperlink>
      <w:r w:rsidR="00757AAD" w:rsidRPr="0089058F">
        <w:rPr>
          <w:rFonts w:ascii="Arial" w:hAnsi="Arial"/>
          <w:sz w:val="18"/>
          <w:szCs w:val="18"/>
        </w:rPr>
        <w:t xml:space="preserve"> </w:t>
      </w:r>
      <w:hyperlink r:id="rId21" w:anchor="t-VAR" w:history="1">
        <w:r w:rsidR="005A5EBC" w:rsidRPr="0089058F">
          <w:rPr>
            <w:rFonts w:ascii="Arial" w:hAnsi="Arial"/>
            <w:color w:val="0000FF"/>
            <w:sz w:val="18"/>
            <w:szCs w:val="18"/>
            <w:u w:val="single"/>
          </w:rPr>
          <w:t>Lokaal noodplan AWZI Nieuwveen</w:t>
        </w:r>
      </w:hyperlink>
      <w:r w:rsidR="005A5EBC" w:rsidRPr="0089058F">
        <w:rPr>
          <w:rFonts w:ascii="Arial" w:hAnsi="Arial"/>
          <w:sz w:val="18"/>
          <w:szCs w:val="18"/>
        </w:rPr>
        <w:t xml:space="preserve">, </w:t>
      </w:r>
      <w:r w:rsidR="00140074" w:rsidRPr="00206B25">
        <w:rPr>
          <w:rFonts w:ascii="Arial" w:hAnsi="Arial"/>
          <w:i/>
          <w:iCs/>
          <w:sz w:val="18"/>
          <w:szCs w:val="18"/>
        </w:rPr>
        <w:t>Velsen volgt</w:t>
      </w:r>
      <w:r w:rsidR="00336FF1" w:rsidRPr="00206B25">
        <w:rPr>
          <w:rFonts w:ascii="Arial" w:hAnsi="Arial"/>
          <w:sz w:val="18"/>
          <w:szCs w:val="18"/>
        </w:rPr>
        <w:t>.</w:t>
      </w:r>
    </w:p>
    <w:p w14:paraId="63D78E34" w14:textId="3C23687E" w:rsidR="00751077" w:rsidRPr="00206B25" w:rsidRDefault="00387EB6" w:rsidP="00344872">
      <w:pPr>
        <w:pStyle w:val="Lijstalinea"/>
        <w:numPr>
          <w:ilvl w:val="0"/>
          <w:numId w:val="17"/>
        </w:numPr>
        <w:rPr>
          <w:rFonts w:ascii="Arial" w:hAnsi="Arial"/>
          <w:iCs/>
          <w:sz w:val="18"/>
          <w:szCs w:val="18"/>
        </w:rPr>
      </w:pPr>
      <w:r w:rsidRPr="00206B25">
        <w:rPr>
          <w:rFonts w:ascii="Arial" w:hAnsi="Arial"/>
          <w:iCs/>
          <w:sz w:val="18"/>
          <w:szCs w:val="18"/>
        </w:rPr>
        <w:t>B</w:t>
      </w:r>
      <w:r w:rsidR="00EC6DF6" w:rsidRPr="00206B25">
        <w:rPr>
          <w:rFonts w:ascii="Arial" w:hAnsi="Arial"/>
          <w:iCs/>
          <w:sz w:val="18"/>
          <w:szCs w:val="18"/>
        </w:rPr>
        <w:t xml:space="preserve">ij blootstelling </w:t>
      </w:r>
      <w:r w:rsidR="00953B69" w:rsidRPr="00206B25">
        <w:rPr>
          <w:rFonts w:ascii="Arial" w:hAnsi="Arial"/>
          <w:iCs/>
          <w:sz w:val="18"/>
          <w:szCs w:val="18"/>
        </w:rPr>
        <w:t>aan polymeer</w:t>
      </w:r>
      <w:r w:rsidR="00EC6DF6" w:rsidRPr="00206B25">
        <w:rPr>
          <w:rFonts w:ascii="Arial" w:hAnsi="Arial"/>
          <w:iCs/>
          <w:sz w:val="18"/>
          <w:szCs w:val="18"/>
        </w:rPr>
        <w:t xml:space="preserve"> </w:t>
      </w:r>
      <w:r w:rsidR="0055702B" w:rsidRPr="00206B25">
        <w:rPr>
          <w:rFonts w:ascii="Arial" w:hAnsi="Arial"/>
          <w:iCs/>
          <w:sz w:val="18"/>
          <w:szCs w:val="18"/>
        </w:rPr>
        <w:t xml:space="preserve">volg de instructie op </w:t>
      </w:r>
      <w:r w:rsidR="00A5001E" w:rsidRPr="00206B25">
        <w:rPr>
          <w:rFonts w:ascii="Arial" w:hAnsi="Arial"/>
          <w:iCs/>
          <w:sz w:val="18"/>
          <w:szCs w:val="18"/>
        </w:rPr>
        <w:t>van</w:t>
      </w:r>
      <w:r w:rsidR="00CF65FD" w:rsidRPr="00206B25">
        <w:rPr>
          <w:rFonts w:ascii="Arial" w:hAnsi="Arial"/>
          <w:iCs/>
          <w:sz w:val="18"/>
          <w:szCs w:val="18"/>
        </w:rPr>
        <w:t xml:space="preserve"> </w:t>
      </w:r>
      <w:r w:rsidRPr="00206B25">
        <w:rPr>
          <w:rFonts w:ascii="Arial" w:hAnsi="Arial"/>
          <w:iCs/>
          <w:sz w:val="18"/>
          <w:szCs w:val="18"/>
        </w:rPr>
        <w:t>de</w:t>
      </w:r>
      <w:r w:rsidR="00EC6DF6" w:rsidRPr="00206B25">
        <w:rPr>
          <w:rFonts w:ascii="Arial" w:hAnsi="Arial"/>
          <w:iCs/>
          <w:sz w:val="18"/>
          <w:szCs w:val="18"/>
        </w:rPr>
        <w:t xml:space="preserve"> </w:t>
      </w:r>
      <w:hyperlink r:id="rId22" w:history="1">
        <w:r w:rsidR="00CD58E9" w:rsidRPr="00206B25">
          <w:rPr>
            <w:rStyle w:val="Hyperlink"/>
            <w:rFonts w:ascii="Arial" w:hAnsi="Arial"/>
            <w:sz w:val="18"/>
            <w:szCs w:val="18"/>
          </w:rPr>
          <w:t>Werkplekinstructiekaart (WIK)</w:t>
        </w:r>
      </w:hyperlink>
      <w:r w:rsidR="009416E4" w:rsidRPr="00206B25">
        <w:rPr>
          <w:rFonts w:ascii="Arial" w:hAnsi="Arial"/>
          <w:sz w:val="18"/>
          <w:szCs w:val="18"/>
        </w:rPr>
        <w:t>:</w:t>
      </w:r>
    </w:p>
    <w:p w14:paraId="7A828A83" w14:textId="55BD441F" w:rsidR="009416E4" w:rsidRPr="00206B25" w:rsidRDefault="009416E4" w:rsidP="009416E4">
      <w:pPr>
        <w:pStyle w:val="Lijstalinea"/>
        <w:numPr>
          <w:ilvl w:val="1"/>
          <w:numId w:val="17"/>
        </w:numPr>
        <w:rPr>
          <w:rFonts w:ascii="Arial" w:hAnsi="Arial"/>
          <w:iCs/>
          <w:sz w:val="18"/>
          <w:szCs w:val="18"/>
        </w:rPr>
      </w:pPr>
      <w:r w:rsidRPr="00206B25">
        <w:rPr>
          <w:rFonts w:ascii="Arial" w:hAnsi="Arial"/>
          <w:iCs/>
          <w:sz w:val="18"/>
          <w:szCs w:val="18"/>
        </w:rPr>
        <w:t xml:space="preserve">Bij inhalatie zorg voor frisse lucht. Onmiddellijk medische hulp inroepen </w:t>
      </w:r>
      <w:proofErr w:type="gramStart"/>
      <w:r w:rsidRPr="00206B25">
        <w:rPr>
          <w:rFonts w:ascii="Arial" w:hAnsi="Arial"/>
          <w:iCs/>
          <w:sz w:val="18"/>
          <w:szCs w:val="18"/>
        </w:rPr>
        <w:t>indien</w:t>
      </w:r>
      <w:proofErr w:type="gramEnd"/>
      <w:r w:rsidRPr="00206B25">
        <w:rPr>
          <w:rFonts w:ascii="Arial" w:hAnsi="Arial"/>
          <w:iCs/>
          <w:sz w:val="18"/>
          <w:szCs w:val="18"/>
        </w:rPr>
        <w:t xml:space="preserve"> symptomen optreden;</w:t>
      </w:r>
    </w:p>
    <w:p w14:paraId="532B1192" w14:textId="00458710" w:rsidR="009416E4" w:rsidRPr="00206B25" w:rsidRDefault="00731D67" w:rsidP="009416E4">
      <w:pPr>
        <w:pStyle w:val="Lijstalinea"/>
        <w:numPr>
          <w:ilvl w:val="1"/>
          <w:numId w:val="17"/>
        </w:numPr>
        <w:rPr>
          <w:rFonts w:ascii="Arial" w:hAnsi="Arial"/>
          <w:iCs/>
          <w:sz w:val="18"/>
          <w:szCs w:val="18"/>
        </w:rPr>
      </w:pPr>
      <w:r w:rsidRPr="00206B25">
        <w:rPr>
          <w:rFonts w:ascii="Arial" w:hAnsi="Arial"/>
          <w:iCs/>
          <w:sz w:val="18"/>
          <w:szCs w:val="18"/>
        </w:rPr>
        <w:t>Bij huidcontact direct afspoelen met water</w:t>
      </w:r>
      <w:r w:rsidR="00CF40D9" w:rsidRPr="00206B25">
        <w:rPr>
          <w:rFonts w:ascii="Arial" w:hAnsi="Arial"/>
          <w:iCs/>
          <w:sz w:val="18"/>
          <w:szCs w:val="18"/>
        </w:rPr>
        <w:t xml:space="preserve"> en zeep. Haal medisch advies als de symptomen aanhouden</w:t>
      </w:r>
      <w:r w:rsidRPr="00206B25">
        <w:rPr>
          <w:rFonts w:ascii="Arial" w:hAnsi="Arial"/>
          <w:iCs/>
          <w:sz w:val="18"/>
          <w:szCs w:val="18"/>
        </w:rPr>
        <w:t>;</w:t>
      </w:r>
    </w:p>
    <w:p w14:paraId="1EAAFF05" w14:textId="71526E89" w:rsidR="00731D67" w:rsidRPr="00206B25" w:rsidRDefault="00731D67" w:rsidP="009416E4">
      <w:pPr>
        <w:pStyle w:val="Lijstalinea"/>
        <w:numPr>
          <w:ilvl w:val="1"/>
          <w:numId w:val="17"/>
        </w:numPr>
        <w:rPr>
          <w:rFonts w:ascii="Arial" w:hAnsi="Arial"/>
          <w:iCs/>
          <w:sz w:val="18"/>
          <w:szCs w:val="18"/>
        </w:rPr>
      </w:pPr>
      <w:r w:rsidRPr="00206B25">
        <w:rPr>
          <w:rFonts w:ascii="Arial" w:hAnsi="Arial"/>
          <w:iCs/>
          <w:sz w:val="18"/>
          <w:szCs w:val="18"/>
        </w:rPr>
        <w:t>Bij oogcontact contactlenzen verwijderen. Ooglid geopend houden en minstens 15 minuten rijkelijk met schoon stromend water spoelen. Aansluitend oogarts consulteren;</w:t>
      </w:r>
    </w:p>
    <w:p w14:paraId="55B7BE08" w14:textId="68DED70E" w:rsidR="00731D67" w:rsidRPr="00206B25" w:rsidRDefault="00EA2555" w:rsidP="00A31F8C">
      <w:pPr>
        <w:pStyle w:val="Lijstalinea"/>
        <w:numPr>
          <w:ilvl w:val="1"/>
          <w:numId w:val="17"/>
        </w:numPr>
        <w:rPr>
          <w:rFonts w:ascii="Arial" w:hAnsi="Arial"/>
          <w:iCs/>
          <w:sz w:val="18"/>
          <w:szCs w:val="18"/>
        </w:rPr>
      </w:pPr>
      <w:r w:rsidRPr="00206B25">
        <w:rPr>
          <w:rFonts w:ascii="Arial" w:hAnsi="Arial"/>
          <w:iCs/>
          <w:sz w:val="18"/>
          <w:szCs w:val="18"/>
        </w:rPr>
        <w:t>Bij inslikken mond spoelen met water. 1 of 2 glazen water laten drinken.</w:t>
      </w:r>
      <w:r w:rsidR="00A31F8C" w:rsidRPr="00206B25">
        <w:rPr>
          <w:rFonts w:ascii="Arial" w:hAnsi="Arial"/>
          <w:iCs/>
          <w:sz w:val="18"/>
          <w:szCs w:val="18"/>
        </w:rPr>
        <w:t xml:space="preserve"> </w:t>
      </w:r>
      <w:r w:rsidRPr="00206B25">
        <w:rPr>
          <w:rFonts w:ascii="Arial" w:hAnsi="Arial"/>
          <w:iCs/>
          <w:sz w:val="18"/>
          <w:szCs w:val="18"/>
        </w:rPr>
        <w:t>G</w:t>
      </w:r>
      <w:r w:rsidR="00A31F8C" w:rsidRPr="00206B25">
        <w:rPr>
          <w:rFonts w:ascii="Arial" w:hAnsi="Arial"/>
          <w:iCs/>
          <w:sz w:val="18"/>
          <w:szCs w:val="18"/>
        </w:rPr>
        <w:t>een</w:t>
      </w:r>
      <w:r w:rsidRPr="00206B25">
        <w:rPr>
          <w:rFonts w:ascii="Arial" w:hAnsi="Arial"/>
          <w:iCs/>
          <w:sz w:val="18"/>
          <w:szCs w:val="18"/>
        </w:rPr>
        <w:t xml:space="preserve"> braken opwekken.</w:t>
      </w:r>
      <w:r w:rsidR="00A31F8C" w:rsidRPr="00206B25">
        <w:rPr>
          <w:rFonts w:ascii="Arial" w:hAnsi="Arial"/>
          <w:iCs/>
          <w:sz w:val="18"/>
          <w:szCs w:val="18"/>
        </w:rPr>
        <w:t xml:space="preserve"> </w:t>
      </w:r>
      <w:proofErr w:type="gramStart"/>
      <w:r w:rsidRPr="00206B25">
        <w:rPr>
          <w:rFonts w:ascii="Arial" w:hAnsi="Arial"/>
          <w:iCs/>
          <w:sz w:val="18"/>
          <w:szCs w:val="18"/>
        </w:rPr>
        <w:t>Indien</w:t>
      </w:r>
      <w:proofErr w:type="gramEnd"/>
      <w:r w:rsidRPr="00206B25">
        <w:rPr>
          <w:rFonts w:ascii="Arial" w:hAnsi="Arial"/>
          <w:iCs/>
          <w:sz w:val="18"/>
          <w:szCs w:val="18"/>
        </w:rPr>
        <w:t xml:space="preserve"> symptomen aanhouden, een arts raadplegen.</w:t>
      </w:r>
    </w:p>
    <w:p w14:paraId="69230308" w14:textId="7B6240E5" w:rsidR="00584666" w:rsidRPr="00206B25" w:rsidRDefault="00D03729" w:rsidP="002163B6">
      <w:pPr>
        <w:pStyle w:val="Lijstalinea"/>
        <w:numPr>
          <w:ilvl w:val="0"/>
          <w:numId w:val="17"/>
        </w:numPr>
        <w:rPr>
          <w:rFonts w:ascii="Arial" w:hAnsi="Arial"/>
          <w:iCs/>
          <w:sz w:val="18"/>
          <w:szCs w:val="18"/>
        </w:rPr>
      </w:pPr>
      <w:r w:rsidRPr="00206B25">
        <w:rPr>
          <w:rFonts w:ascii="Arial" w:hAnsi="Arial"/>
          <w:iCs/>
          <w:sz w:val="18"/>
          <w:szCs w:val="18"/>
        </w:rPr>
        <w:t>Volg de morsprocedure</w:t>
      </w:r>
      <w:r w:rsidRPr="00206B25">
        <w:t xml:space="preserve"> b</w:t>
      </w:r>
      <w:r w:rsidRPr="00206B25">
        <w:rPr>
          <w:rFonts w:ascii="Arial" w:hAnsi="Arial"/>
          <w:iCs/>
          <w:sz w:val="18"/>
          <w:szCs w:val="18"/>
        </w:rPr>
        <w:t xml:space="preserve">ij een lekkage of </w:t>
      </w:r>
      <w:proofErr w:type="spellStart"/>
      <w:proofErr w:type="gramStart"/>
      <w:r w:rsidRPr="00206B25">
        <w:rPr>
          <w:rFonts w:ascii="Arial" w:hAnsi="Arial"/>
          <w:iCs/>
          <w:sz w:val="18"/>
          <w:szCs w:val="18"/>
        </w:rPr>
        <w:t>spill</w:t>
      </w:r>
      <w:proofErr w:type="spellEnd"/>
      <w:r w:rsidRPr="00206B25">
        <w:rPr>
          <w:rFonts w:ascii="Arial" w:hAnsi="Arial"/>
          <w:iCs/>
          <w:sz w:val="18"/>
          <w:szCs w:val="18"/>
        </w:rPr>
        <w:t xml:space="preserve">  (</w:t>
      </w:r>
      <w:proofErr w:type="gramEnd"/>
      <w:r w:rsidRPr="00206B25">
        <w:rPr>
          <w:rFonts w:ascii="Arial" w:hAnsi="Arial"/>
          <w:iCs/>
          <w:sz w:val="18"/>
          <w:szCs w:val="18"/>
        </w:rPr>
        <w:t>zie hoofdstuk gevaarlijke stoffen in Arbokompas).</w:t>
      </w:r>
      <w:r w:rsidR="000F0349" w:rsidRPr="00206B25">
        <w:t xml:space="preserve"> </w:t>
      </w:r>
      <w:r w:rsidR="000F0349" w:rsidRPr="00206B25">
        <w:rPr>
          <w:rFonts w:ascii="Arial" w:hAnsi="Arial"/>
          <w:iCs/>
          <w:sz w:val="18"/>
          <w:szCs w:val="18"/>
        </w:rPr>
        <w:t xml:space="preserve">Resten verdunnen met water en vervolgens neutraliseren met kalk of kalkpoeder tot de massa vast </w:t>
      </w:r>
      <w:proofErr w:type="spellStart"/>
      <w:proofErr w:type="gramStart"/>
      <w:r w:rsidR="000F0349" w:rsidRPr="00206B25">
        <w:rPr>
          <w:rFonts w:ascii="Arial" w:hAnsi="Arial"/>
          <w:iCs/>
          <w:sz w:val="18"/>
          <w:szCs w:val="18"/>
        </w:rPr>
        <w:t>wordt.Opscheppen</w:t>
      </w:r>
      <w:proofErr w:type="spellEnd"/>
      <w:proofErr w:type="gramEnd"/>
      <w:r w:rsidR="000F0349" w:rsidRPr="00206B25">
        <w:rPr>
          <w:rFonts w:ascii="Arial" w:hAnsi="Arial"/>
          <w:iCs/>
          <w:sz w:val="18"/>
          <w:szCs w:val="18"/>
        </w:rPr>
        <w:t xml:space="preserve"> of opvegen.</w:t>
      </w:r>
      <w:r w:rsidRPr="00206B25">
        <w:rPr>
          <w:rFonts w:ascii="Arial" w:hAnsi="Arial"/>
          <w:iCs/>
          <w:sz w:val="18"/>
          <w:szCs w:val="18"/>
        </w:rPr>
        <w:t xml:space="preserve"> </w:t>
      </w:r>
      <w:r w:rsidR="008C5145" w:rsidRPr="00206B25">
        <w:rPr>
          <w:rFonts w:ascii="Arial" w:hAnsi="Arial"/>
          <w:iCs/>
          <w:sz w:val="18"/>
          <w:szCs w:val="18"/>
        </w:rPr>
        <w:t>In geschikte containers plaatsen voor verwijdering.</w:t>
      </w:r>
    </w:p>
    <w:p w14:paraId="2C8B2C6F" w14:textId="6DBDBE5C" w:rsidR="001765C6" w:rsidRDefault="003C3E9C" w:rsidP="002163B6">
      <w:pPr>
        <w:pStyle w:val="Lijstalinea"/>
        <w:rPr>
          <w:rFonts w:ascii="Arial" w:hAnsi="Arial"/>
          <w:b/>
          <w:bCs/>
          <w:iCs/>
          <w:sz w:val="18"/>
          <w:szCs w:val="18"/>
        </w:rPr>
      </w:pPr>
      <w:r w:rsidRPr="00206B25">
        <w:rPr>
          <w:rFonts w:ascii="Arial" w:hAnsi="Arial"/>
          <w:b/>
          <w:bCs/>
          <w:iCs/>
          <w:sz w:val="18"/>
          <w:szCs w:val="18"/>
        </w:rPr>
        <w:t xml:space="preserve">LET OP: Bij </w:t>
      </w:r>
      <w:proofErr w:type="spellStart"/>
      <w:r w:rsidRPr="00206B25">
        <w:rPr>
          <w:rFonts w:ascii="Arial" w:hAnsi="Arial"/>
          <w:b/>
          <w:bCs/>
          <w:iCs/>
          <w:sz w:val="18"/>
          <w:szCs w:val="18"/>
        </w:rPr>
        <w:t>morsing</w:t>
      </w:r>
      <w:proofErr w:type="spellEnd"/>
      <w:r w:rsidRPr="00206B25">
        <w:rPr>
          <w:rFonts w:ascii="Arial" w:hAnsi="Arial"/>
          <w:b/>
          <w:bCs/>
          <w:iCs/>
          <w:sz w:val="18"/>
          <w:szCs w:val="18"/>
        </w:rPr>
        <w:t xml:space="preserve"> van dit product kan dit voor een zeer gladde vloer zorgen en kan je gemakkelijk uitglijden. Haal het gemorste product direct weg.</w:t>
      </w:r>
    </w:p>
    <w:p w14:paraId="233CB271" w14:textId="77777777" w:rsidR="001765C6" w:rsidRDefault="001765C6">
      <w:pPr>
        <w:rPr>
          <w:rFonts w:ascii="Arial" w:hAnsi="Arial"/>
          <w:b/>
          <w:bCs/>
          <w:iCs/>
          <w:sz w:val="18"/>
          <w:szCs w:val="18"/>
        </w:rPr>
      </w:pPr>
      <w:r>
        <w:rPr>
          <w:rFonts w:ascii="Arial" w:hAnsi="Arial"/>
          <w:b/>
          <w:bCs/>
          <w:iCs/>
          <w:sz w:val="18"/>
          <w:szCs w:val="18"/>
        </w:rPr>
        <w:br w:type="page"/>
      </w:r>
    </w:p>
    <w:p w14:paraId="073DED1A" w14:textId="77777777" w:rsidR="002163B6" w:rsidRPr="009B6B9E" w:rsidRDefault="002163B6" w:rsidP="002163B6">
      <w:pPr>
        <w:pStyle w:val="Lijstalinea"/>
        <w:rPr>
          <w:rFonts w:ascii="Arial" w:hAnsi="Arial"/>
          <w:b/>
          <w:bCs/>
          <w:iCs/>
          <w:sz w:val="18"/>
          <w:szCs w:val="18"/>
        </w:rPr>
      </w:pPr>
    </w:p>
    <w:p w14:paraId="6D942319" w14:textId="5B44BB6A" w:rsidR="00091658" w:rsidRPr="00091658" w:rsidRDefault="007A36A2" w:rsidP="001765C6">
      <w:pPr>
        <w:pStyle w:val="Kop2"/>
        <w:numPr>
          <w:ilvl w:val="0"/>
          <w:numId w:val="9"/>
        </w:numPr>
        <w:ind w:hanging="720"/>
      </w:pPr>
      <w:r>
        <w:t>Controlelijst</w:t>
      </w:r>
    </w:p>
    <w:p w14:paraId="79BB768F" w14:textId="77777777" w:rsidR="00C53FD2" w:rsidRPr="00C53FD2" w:rsidRDefault="00C53FD2" w:rsidP="00C53FD2">
      <w:pPr>
        <w:rPr>
          <w:rFonts w:ascii="Arial" w:hAnsi="Arial"/>
          <w:sz w:val="18"/>
          <w:szCs w:val="18"/>
        </w:rPr>
      </w:pPr>
      <w:r w:rsidRPr="00C53FD2">
        <w:rPr>
          <w:rFonts w:ascii="Arial" w:hAnsi="Arial"/>
          <w:sz w:val="18"/>
          <w:szCs w:val="18"/>
        </w:rPr>
        <w:t xml:space="preserve">De controlelijst wordt als laatste controle gezamenlijk door Opdrachtnemer en Opdrachtgever doorlopen. Alle vragen dienen met </w:t>
      </w:r>
      <w:r w:rsidRPr="00C53FD2">
        <w:rPr>
          <w:rFonts w:ascii="Arial" w:hAnsi="Arial"/>
          <w:b/>
          <w:bCs/>
          <w:sz w:val="18"/>
          <w:szCs w:val="18"/>
        </w:rPr>
        <w:t>“JA”</w:t>
      </w:r>
      <w:r w:rsidRPr="00C53FD2">
        <w:rPr>
          <w:rFonts w:ascii="Arial" w:hAnsi="Arial"/>
          <w:sz w:val="18"/>
          <w:szCs w:val="18"/>
        </w:rPr>
        <w:t xml:space="preserve"> te worden beantwoord voordat met het vullen mag worden gestart. </w:t>
      </w:r>
      <w:proofErr w:type="gramStart"/>
      <w:r w:rsidRPr="00C53FD2">
        <w:rPr>
          <w:rFonts w:ascii="Arial" w:hAnsi="Arial"/>
          <w:sz w:val="18"/>
          <w:szCs w:val="18"/>
        </w:rPr>
        <w:t>Indien</w:t>
      </w:r>
      <w:proofErr w:type="gramEnd"/>
      <w:r w:rsidRPr="00C53FD2">
        <w:rPr>
          <w:rFonts w:ascii="Arial" w:hAnsi="Arial"/>
          <w:sz w:val="18"/>
          <w:szCs w:val="18"/>
        </w:rPr>
        <w:t xml:space="preserve"> alle vragen met </w:t>
      </w:r>
      <w:r w:rsidRPr="00C53FD2">
        <w:rPr>
          <w:rFonts w:ascii="Arial" w:hAnsi="Arial"/>
          <w:b/>
          <w:bCs/>
          <w:sz w:val="18"/>
          <w:szCs w:val="18"/>
        </w:rPr>
        <w:t>“JA”</w:t>
      </w:r>
      <w:r w:rsidRPr="00C53FD2">
        <w:rPr>
          <w:rFonts w:ascii="Arial" w:hAnsi="Arial"/>
          <w:sz w:val="18"/>
          <w:szCs w:val="18"/>
        </w:rPr>
        <w:t xml:space="preserve"> zijn beantwoord, wordt de controlelijst door beide partijen ondertekend. </w:t>
      </w:r>
      <w:proofErr w:type="gramStart"/>
      <w:r w:rsidRPr="00C53FD2">
        <w:rPr>
          <w:rFonts w:ascii="Arial" w:hAnsi="Arial"/>
          <w:sz w:val="18"/>
          <w:szCs w:val="18"/>
        </w:rPr>
        <w:t>Indien</w:t>
      </w:r>
      <w:proofErr w:type="gramEnd"/>
      <w:r w:rsidRPr="00C53FD2">
        <w:rPr>
          <w:rFonts w:ascii="Arial" w:hAnsi="Arial"/>
          <w:sz w:val="18"/>
          <w:szCs w:val="18"/>
        </w:rPr>
        <w:t xml:space="preserve"> één of meerdere vragen met </w:t>
      </w:r>
      <w:r w:rsidRPr="00C53FD2">
        <w:rPr>
          <w:rFonts w:ascii="Arial" w:hAnsi="Arial"/>
          <w:b/>
          <w:bCs/>
          <w:sz w:val="18"/>
          <w:szCs w:val="18"/>
        </w:rPr>
        <w:t>“NEE”</w:t>
      </w:r>
      <w:r w:rsidRPr="00C53FD2">
        <w:rPr>
          <w:rFonts w:ascii="Arial" w:hAnsi="Arial"/>
          <w:sz w:val="18"/>
          <w:szCs w:val="18"/>
        </w:rPr>
        <w:t xml:space="preserve"> worden beantwoord, wordt de procedure gestaakt totdat het knelpunt is opgelost.</w:t>
      </w:r>
    </w:p>
    <w:p w14:paraId="31ACEE4E" w14:textId="77777777" w:rsidR="000F1A5C" w:rsidRDefault="000F1A5C" w:rsidP="00091658">
      <w:pPr>
        <w:rPr>
          <w:rFonts w:ascii="Arial" w:hAnsi="Arial"/>
          <w:sz w:val="18"/>
          <w:szCs w:val="18"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"/>
        <w:gridCol w:w="1463"/>
        <w:gridCol w:w="2973"/>
        <w:gridCol w:w="2835"/>
        <w:gridCol w:w="1554"/>
      </w:tblGrid>
      <w:tr w:rsidR="003051AF" w14:paraId="5D73A016" w14:textId="77777777" w:rsidTr="009C58B7"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B3954E" w14:textId="2AD63283" w:rsidR="003051AF" w:rsidRPr="007F070F" w:rsidRDefault="003051AF" w:rsidP="003051AF">
            <w:pPr>
              <w:jc w:val="both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7F070F">
              <w:rPr>
                <w:rFonts w:ascii="Arial" w:hAnsi="Arial"/>
                <w:b/>
                <w:bCs/>
                <w:sz w:val="18"/>
                <w:szCs w:val="18"/>
              </w:rPr>
              <w:t>Bestelling:</w:t>
            </w:r>
          </w:p>
        </w:tc>
      </w:tr>
      <w:tr w:rsidR="00E4381D" w14:paraId="5F55D029" w14:textId="77777777" w:rsidTr="009A10D7">
        <w:trPr>
          <w:trHeight w:val="92"/>
        </w:trPr>
        <w:tc>
          <w:tcPr>
            <w:tcW w:w="7508" w:type="dxa"/>
            <w:gridSpan w:val="4"/>
            <w:tcBorders>
              <w:left w:val="single" w:sz="4" w:space="0" w:color="auto"/>
            </w:tcBorders>
          </w:tcPr>
          <w:p w14:paraId="71684FF6" w14:textId="19304C34" w:rsidR="00E4381D" w:rsidRPr="00E4381D" w:rsidRDefault="00E4381D" w:rsidP="00E4381D">
            <w:pPr>
              <w:pStyle w:val="Lijstalinea"/>
              <w:numPr>
                <w:ilvl w:val="0"/>
                <w:numId w:val="22"/>
              </w:numPr>
              <w:rPr>
                <w:rFonts w:ascii="Arial" w:hAnsi="Arial"/>
                <w:sz w:val="18"/>
                <w:szCs w:val="18"/>
              </w:rPr>
            </w:pPr>
            <w:r w:rsidRPr="00E4381D">
              <w:rPr>
                <w:rFonts w:ascii="Arial" w:hAnsi="Arial"/>
                <w:sz w:val="18"/>
                <w:szCs w:val="18"/>
              </w:rPr>
              <w:t>Bestelling (2) is op juiste wijze uitgevoegd?</w:t>
            </w:r>
          </w:p>
        </w:tc>
        <w:tc>
          <w:tcPr>
            <w:tcW w:w="1554" w:type="dxa"/>
            <w:tcBorders>
              <w:right w:val="single" w:sz="4" w:space="0" w:color="auto"/>
            </w:tcBorders>
          </w:tcPr>
          <w:p w14:paraId="49D0839C" w14:textId="436E43D8" w:rsidR="00E4381D" w:rsidRDefault="00E4381D" w:rsidP="00E4381D">
            <w:pPr>
              <w:tabs>
                <w:tab w:val="left" w:pos="930"/>
                <w:tab w:val="center" w:pos="1283"/>
              </w:tabs>
              <w:rPr>
                <w:rFonts w:ascii="Arial" w:hAnsi="Arial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b/>
                <w:bCs/>
                <w:sz w:val="18"/>
                <w:szCs w:val="18"/>
              </w:rPr>
              <w:t>JA /</w:t>
            </w:r>
            <w:proofErr w:type="gramEnd"/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 NEE</w:t>
            </w:r>
          </w:p>
        </w:tc>
      </w:tr>
      <w:tr w:rsidR="00E4381D" w14:paraId="56240795" w14:textId="77777777" w:rsidTr="009A10D7">
        <w:trPr>
          <w:trHeight w:val="92"/>
        </w:trPr>
        <w:tc>
          <w:tcPr>
            <w:tcW w:w="7508" w:type="dxa"/>
            <w:gridSpan w:val="4"/>
            <w:tcBorders>
              <w:left w:val="single" w:sz="4" w:space="0" w:color="auto"/>
            </w:tcBorders>
          </w:tcPr>
          <w:p w14:paraId="7A1FA296" w14:textId="5C9DA00A" w:rsidR="00E4381D" w:rsidRPr="00D26C03" w:rsidRDefault="00E4381D" w:rsidP="00E4381D">
            <w:pPr>
              <w:pStyle w:val="Lijstalinea"/>
              <w:numPr>
                <w:ilvl w:val="0"/>
                <w:numId w:val="21"/>
              </w:numPr>
              <w:rPr>
                <w:rFonts w:ascii="Arial" w:hAnsi="Arial"/>
                <w:sz w:val="18"/>
                <w:szCs w:val="18"/>
              </w:rPr>
            </w:pPr>
            <w:r w:rsidRPr="00BC7C23">
              <w:rPr>
                <w:rFonts w:ascii="Arial" w:hAnsi="Arial"/>
                <w:sz w:val="18"/>
                <w:szCs w:val="18"/>
              </w:rPr>
              <w:t xml:space="preserve">Losbrief is gecontroleerd op juiste product en hoeveelheid? </w:t>
            </w:r>
          </w:p>
        </w:tc>
        <w:tc>
          <w:tcPr>
            <w:tcW w:w="1554" w:type="dxa"/>
            <w:tcBorders>
              <w:right w:val="single" w:sz="4" w:space="0" w:color="auto"/>
            </w:tcBorders>
          </w:tcPr>
          <w:p w14:paraId="2AAD51B3" w14:textId="782D84BD" w:rsidR="00E4381D" w:rsidRDefault="00E4381D" w:rsidP="00E4381D">
            <w:pPr>
              <w:tabs>
                <w:tab w:val="left" w:pos="930"/>
                <w:tab w:val="center" w:pos="1283"/>
              </w:tabs>
              <w:rPr>
                <w:rFonts w:ascii="Arial" w:hAnsi="Arial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b/>
                <w:bCs/>
                <w:sz w:val="18"/>
                <w:szCs w:val="18"/>
              </w:rPr>
              <w:t>JA /</w:t>
            </w:r>
            <w:proofErr w:type="gramEnd"/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 NEE</w:t>
            </w:r>
          </w:p>
        </w:tc>
      </w:tr>
      <w:tr w:rsidR="00E4381D" w14:paraId="72ECC93C" w14:textId="77777777" w:rsidTr="009A10D7">
        <w:trPr>
          <w:trHeight w:val="92"/>
        </w:trPr>
        <w:tc>
          <w:tcPr>
            <w:tcW w:w="7508" w:type="dxa"/>
            <w:gridSpan w:val="4"/>
            <w:tcBorders>
              <w:left w:val="single" w:sz="4" w:space="0" w:color="auto"/>
            </w:tcBorders>
          </w:tcPr>
          <w:p w14:paraId="23A878E8" w14:textId="77777777" w:rsidR="00E4381D" w:rsidRPr="00D26C03" w:rsidRDefault="00E4381D" w:rsidP="00E4381D">
            <w:pPr>
              <w:pStyle w:val="Lijstalinea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54" w:type="dxa"/>
            <w:tcBorders>
              <w:right w:val="single" w:sz="4" w:space="0" w:color="auto"/>
            </w:tcBorders>
          </w:tcPr>
          <w:p w14:paraId="11332A5C" w14:textId="77777777" w:rsidR="00E4381D" w:rsidRDefault="00E4381D" w:rsidP="00E4381D">
            <w:pPr>
              <w:tabs>
                <w:tab w:val="left" w:pos="930"/>
                <w:tab w:val="center" w:pos="1283"/>
              </w:tabs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</w:tr>
      <w:tr w:rsidR="00E4381D" w14:paraId="70A5E213" w14:textId="77777777" w:rsidTr="00423D20">
        <w:trPr>
          <w:trHeight w:val="92"/>
        </w:trPr>
        <w:tc>
          <w:tcPr>
            <w:tcW w:w="906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3835525F" w14:textId="2A9F3EE8" w:rsidR="00E4381D" w:rsidRDefault="00E4381D" w:rsidP="00E4381D">
            <w:pPr>
              <w:tabs>
                <w:tab w:val="left" w:pos="930"/>
                <w:tab w:val="center" w:pos="1283"/>
              </w:tabs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Voorbereiding</w:t>
            </w:r>
            <w:r w:rsidR="00BD0D37">
              <w:rPr>
                <w:rFonts w:ascii="Arial" w:hAnsi="Arial"/>
                <w:b/>
                <w:bCs/>
                <w:sz w:val="18"/>
                <w:szCs w:val="18"/>
              </w:rPr>
              <w:t>:</w:t>
            </w:r>
          </w:p>
        </w:tc>
      </w:tr>
      <w:tr w:rsidR="00E4381D" w14:paraId="51235D78" w14:textId="77777777" w:rsidTr="009A10D7">
        <w:trPr>
          <w:trHeight w:val="92"/>
        </w:trPr>
        <w:tc>
          <w:tcPr>
            <w:tcW w:w="7508" w:type="dxa"/>
            <w:gridSpan w:val="4"/>
            <w:tcBorders>
              <w:left w:val="single" w:sz="4" w:space="0" w:color="auto"/>
            </w:tcBorders>
          </w:tcPr>
          <w:p w14:paraId="37D14229" w14:textId="6FE8B669" w:rsidR="00E4381D" w:rsidRPr="00BC7C23" w:rsidRDefault="00E4381D" w:rsidP="00E4381D">
            <w:pPr>
              <w:pStyle w:val="Lijstalinea"/>
              <w:numPr>
                <w:ilvl w:val="0"/>
                <w:numId w:val="21"/>
              </w:numPr>
              <w:rPr>
                <w:rFonts w:ascii="Arial" w:hAnsi="Arial"/>
                <w:b/>
                <w:bCs/>
                <w:sz w:val="18"/>
                <w:szCs w:val="18"/>
              </w:rPr>
            </w:pPr>
            <w:r w:rsidRPr="00D26C03">
              <w:rPr>
                <w:rFonts w:ascii="Arial" w:hAnsi="Arial"/>
                <w:sz w:val="18"/>
                <w:szCs w:val="18"/>
              </w:rPr>
              <w:t>Algemene maatregelen</w:t>
            </w:r>
            <w:r>
              <w:rPr>
                <w:rFonts w:ascii="Arial" w:hAnsi="Arial"/>
                <w:sz w:val="18"/>
                <w:szCs w:val="18"/>
              </w:rPr>
              <w:t xml:space="preserve"> (3) </w:t>
            </w:r>
            <w:r w:rsidRPr="00B8448A">
              <w:rPr>
                <w:rFonts w:ascii="Arial" w:hAnsi="Arial"/>
                <w:sz w:val="18"/>
                <w:szCs w:val="18"/>
              </w:rPr>
              <w:t>zijn bekend en worden gevolgd?</w:t>
            </w:r>
          </w:p>
        </w:tc>
        <w:tc>
          <w:tcPr>
            <w:tcW w:w="1554" w:type="dxa"/>
            <w:tcBorders>
              <w:right w:val="single" w:sz="4" w:space="0" w:color="auto"/>
            </w:tcBorders>
          </w:tcPr>
          <w:p w14:paraId="71E3F463" w14:textId="2611C461" w:rsidR="00E4381D" w:rsidRPr="00DD4231" w:rsidRDefault="00E4381D" w:rsidP="00E4381D">
            <w:pPr>
              <w:tabs>
                <w:tab w:val="left" w:pos="930"/>
                <w:tab w:val="center" w:pos="1283"/>
              </w:tabs>
              <w:rPr>
                <w:rFonts w:ascii="Arial" w:hAnsi="Arial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b/>
                <w:bCs/>
                <w:sz w:val="18"/>
                <w:szCs w:val="18"/>
              </w:rPr>
              <w:t>JA /</w:t>
            </w:r>
            <w:proofErr w:type="gramEnd"/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 NEE</w:t>
            </w:r>
          </w:p>
        </w:tc>
      </w:tr>
      <w:tr w:rsidR="00E4381D" w14:paraId="699538C7" w14:textId="77777777" w:rsidTr="009A10D7">
        <w:trPr>
          <w:trHeight w:val="152"/>
        </w:trPr>
        <w:tc>
          <w:tcPr>
            <w:tcW w:w="7508" w:type="dxa"/>
            <w:gridSpan w:val="4"/>
            <w:tcBorders>
              <w:left w:val="single" w:sz="4" w:space="0" w:color="auto"/>
            </w:tcBorders>
          </w:tcPr>
          <w:p w14:paraId="54C5A6D3" w14:textId="6A56A1FE" w:rsidR="00E4381D" w:rsidRPr="009A10D7" w:rsidRDefault="00E4381D" w:rsidP="00E4381D">
            <w:pPr>
              <w:pStyle w:val="Lijstalinea"/>
              <w:numPr>
                <w:ilvl w:val="0"/>
                <w:numId w:val="21"/>
              </w:num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‘Gedragsregels bezoekers’ </w:t>
            </w:r>
            <w:r w:rsidRPr="00B8448A">
              <w:rPr>
                <w:rFonts w:ascii="Arial" w:hAnsi="Arial"/>
                <w:sz w:val="18"/>
                <w:szCs w:val="18"/>
              </w:rPr>
              <w:t>zijn bekend en worden gevolgd</w:t>
            </w:r>
            <w:r>
              <w:rPr>
                <w:rFonts w:ascii="Arial" w:hAnsi="Arial"/>
                <w:sz w:val="18"/>
                <w:szCs w:val="18"/>
              </w:rPr>
              <w:t>?</w:t>
            </w:r>
          </w:p>
        </w:tc>
        <w:tc>
          <w:tcPr>
            <w:tcW w:w="1554" w:type="dxa"/>
            <w:tcBorders>
              <w:right w:val="single" w:sz="4" w:space="0" w:color="auto"/>
            </w:tcBorders>
          </w:tcPr>
          <w:p w14:paraId="3D9DCB83" w14:textId="77777777" w:rsidR="00E4381D" w:rsidRPr="00DD4231" w:rsidRDefault="00E4381D" w:rsidP="00E4381D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b/>
                <w:bCs/>
                <w:sz w:val="18"/>
                <w:szCs w:val="18"/>
              </w:rPr>
              <w:t>JA /</w:t>
            </w:r>
            <w:proofErr w:type="gramEnd"/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 NEE</w:t>
            </w:r>
          </w:p>
        </w:tc>
      </w:tr>
      <w:tr w:rsidR="00E4381D" w14:paraId="1F0171DD" w14:textId="77777777" w:rsidTr="009A10D7">
        <w:trPr>
          <w:trHeight w:val="152"/>
        </w:trPr>
        <w:tc>
          <w:tcPr>
            <w:tcW w:w="7508" w:type="dxa"/>
            <w:gridSpan w:val="4"/>
            <w:tcBorders>
              <w:left w:val="single" w:sz="4" w:space="0" w:color="auto"/>
            </w:tcBorders>
          </w:tcPr>
          <w:p w14:paraId="054A473C" w14:textId="3B2790EF" w:rsidR="00E4381D" w:rsidRPr="006A21FB" w:rsidRDefault="00E4381D" w:rsidP="00E4381D">
            <w:pPr>
              <w:pStyle w:val="Lijstalinea"/>
              <w:numPr>
                <w:ilvl w:val="0"/>
                <w:numId w:val="21"/>
              </w:numPr>
              <w:rPr>
                <w:rFonts w:ascii="Arial" w:hAnsi="Arial"/>
                <w:sz w:val="18"/>
                <w:szCs w:val="18"/>
              </w:rPr>
            </w:pPr>
            <w:r w:rsidRPr="00D26C03">
              <w:rPr>
                <w:rFonts w:ascii="Arial" w:hAnsi="Arial"/>
                <w:sz w:val="18"/>
                <w:szCs w:val="18"/>
              </w:rPr>
              <w:t>Veiligheidsinformatieblad (VIB)</w:t>
            </w:r>
            <w:r w:rsidRPr="00B8448A">
              <w:rPr>
                <w:rFonts w:ascii="Arial" w:hAnsi="Arial"/>
                <w:sz w:val="18"/>
                <w:szCs w:val="18"/>
              </w:rPr>
              <w:t xml:space="preserve"> is aanwezig, bekend en wordt gevolgd?</w:t>
            </w:r>
          </w:p>
        </w:tc>
        <w:tc>
          <w:tcPr>
            <w:tcW w:w="1554" w:type="dxa"/>
            <w:tcBorders>
              <w:right w:val="single" w:sz="4" w:space="0" w:color="auto"/>
            </w:tcBorders>
          </w:tcPr>
          <w:p w14:paraId="0D9B6F17" w14:textId="488D2636" w:rsidR="00E4381D" w:rsidRDefault="00E4381D" w:rsidP="00E4381D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b/>
                <w:bCs/>
                <w:sz w:val="18"/>
                <w:szCs w:val="18"/>
              </w:rPr>
              <w:t>JA /</w:t>
            </w:r>
            <w:proofErr w:type="gramEnd"/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 NEE</w:t>
            </w:r>
          </w:p>
        </w:tc>
      </w:tr>
      <w:tr w:rsidR="00E4381D" w14:paraId="7870DCE6" w14:textId="77777777" w:rsidTr="009A10D7">
        <w:trPr>
          <w:trHeight w:val="152"/>
        </w:trPr>
        <w:tc>
          <w:tcPr>
            <w:tcW w:w="7508" w:type="dxa"/>
            <w:gridSpan w:val="4"/>
            <w:tcBorders>
              <w:left w:val="single" w:sz="4" w:space="0" w:color="auto"/>
            </w:tcBorders>
          </w:tcPr>
          <w:p w14:paraId="157A0115" w14:textId="3AA40FC0" w:rsidR="00E4381D" w:rsidRPr="006A21FB" w:rsidRDefault="00E4381D" w:rsidP="00E4381D">
            <w:pPr>
              <w:pStyle w:val="Lijstalinea"/>
              <w:numPr>
                <w:ilvl w:val="0"/>
                <w:numId w:val="21"/>
              </w:num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</w:t>
            </w:r>
            <w:r w:rsidRPr="00B8448A">
              <w:rPr>
                <w:rFonts w:ascii="Arial" w:hAnsi="Arial"/>
                <w:sz w:val="18"/>
                <w:szCs w:val="18"/>
              </w:rPr>
              <w:t xml:space="preserve">e voorgeschreven </w:t>
            </w:r>
            <w:proofErr w:type="spellStart"/>
            <w:r w:rsidRPr="00B8448A">
              <w:rPr>
                <w:rFonts w:ascii="Arial" w:hAnsi="Arial"/>
                <w:sz w:val="18"/>
                <w:szCs w:val="18"/>
              </w:rPr>
              <w:t>PBM</w:t>
            </w:r>
            <w:r>
              <w:rPr>
                <w:rFonts w:ascii="Arial" w:hAnsi="Arial"/>
                <w:sz w:val="18"/>
                <w:szCs w:val="18"/>
              </w:rPr>
              <w:t>’</w:t>
            </w:r>
            <w:r w:rsidRPr="00B8448A">
              <w:rPr>
                <w:rFonts w:ascii="Arial" w:hAnsi="Arial"/>
                <w:sz w:val="18"/>
                <w:szCs w:val="18"/>
              </w:rPr>
              <w:t>s</w:t>
            </w:r>
            <w:proofErr w:type="spellEnd"/>
            <w:r w:rsidRPr="00B8448A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 xml:space="preserve">worden </w:t>
            </w:r>
            <w:r w:rsidRPr="00B8448A">
              <w:rPr>
                <w:rFonts w:ascii="Arial" w:hAnsi="Arial"/>
                <w:sz w:val="18"/>
                <w:szCs w:val="18"/>
              </w:rPr>
              <w:t xml:space="preserve">gedragen? </w:t>
            </w:r>
          </w:p>
        </w:tc>
        <w:tc>
          <w:tcPr>
            <w:tcW w:w="1554" w:type="dxa"/>
            <w:tcBorders>
              <w:right w:val="single" w:sz="4" w:space="0" w:color="auto"/>
            </w:tcBorders>
          </w:tcPr>
          <w:p w14:paraId="04883549" w14:textId="69FFCDD7" w:rsidR="00E4381D" w:rsidRDefault="00E4381D" w:rsidP="00E4381D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b/>
                <w:bCs/>
                <w:sz w:val="18"/>
                <w:szCs w:val="18"/>
              </w:rPr>
              <w:t>JA /</w:t>
            </w:r>
            <w:proofErr w:type="gramEnd"/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 NEE</w:t>
            </w:r>
          </w:p>
        </w:tc>
      </w:tr>
      <w:tr w:rsidR="00E4381D" w14:paraId="25D19F97" w14:textId="77777777" w:rsidTr="009A10D7">
        <w:trPr>
          <w:trHeight w:val="152"/>
        </w:trPr>
        <w:tc>
          <w:tcPr>
            <w:tcW w:w="7508" w:type="dxa"/>
            <w:gridSpan w:val="4"/>
            <w:tcBorders>
              <w:left w:val="single" w:sz="4" w:space="0" w:color="auto"/>
            </w:tcBorders>
          </w:tcPr>
          <w:p w14:paraId="3149D66D" w14:textId="167CEE08" w:rsidR="00E4381D" w:rsidRPr="006A21FB" w:rsidRDefault="00E4381D" w:rsidP="00E4381D">
            <w:pPr>
              <w:pStyle w:val="Lijstalinea"/>
              <w:numPr>
                <w:ilvl w:val="0"/>
                <w:numId w:val="21"/>
              </w:numPr>
              <w:rPr>
                <w:rFonts w:ascii="Arial" w:hAnsi="Arial"/>
                <w:sz w:val="18"/>
                <w:szCs w:val="18"/>
              </w:rPr>
            </w:pPr>
            <w:r w:rsidRPr="00B8448A">
              <w:rPr>
                <w:rFonts w:ascii="Arial" w:hAnsi="Arial"/>
                <w:sz w:val="18"/>
                <w:szCs w:val="18"/>
              </w:rPr>
              <w:t xml:space="preserve">Chauffeur is bekend gemaakt met noodstop, overdrukbeveiliging en andere </w:t>
            </w:r>
            <w:r>
              <w:rPr>
                <w:rFonts w:ascii="Arial" w:hAnsi="Arial"/>
                <w:sz w:val="18"/>
                <w:szCs w:val="18"/>
              </w:rPr>
              <w:t>veiligheidsvoorzieningen?</w:t>
            </w:r>
          </w:p>
        </w:tc>
        <w:tc>
          <w:tcPr>
            <w:tcW w:w="1554" w:type="dxa"/>
            <w:tcBorders>
              <w:right w:val="single" w:sz="4" w:space="0" w:color="auto"/>
            </w:tcBorders>
          </w:tcPr>
          <w:p w14:paraId="78B3D3CF" w14:textId="1588A459" w:rsidR="00E4381D" w:rsidRDefault="00E4381D" w:rsidP="00E4381D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b/>
                <w:bCs/>
                <w:sz w:val="18"/>
                <w:szCs w:val="18"/>
              </w:rPr>
              <w:t>JA /</w:t>
            </w:r>
            <w:proofErr w:type="gramEnd"/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 NEE</w:t>
            </w:r>
          </w:p>
        </w:tc>
      </w:tr>
      <w:tr w:rsidR="00E4381D" w14:paraId="1AE17F17" w14:textId="77777777" w:rsidTr="009A10D7">
        <w:trPr>
          <w:trHeight w:val="152"/>
        </w:trPr>
        <w:tc>
          <w:tcPr>
            <w:tcW w:w="7508" w:type="dxa"/>
            <w:gridSpan w:val="4"/>
            <w:tcBorders>
              <w:left w:val="single" w:sz="4" w:space="0" w:color="auto"/>
            </w:tcBorders>
          </w:tcPr>
          <w:p w14:paraId="75E43334" w14:textId="53A979F4" w:rsidR="00E4381D" w:rsidRPr="009633FC" w:rsidRDefault="0025379A" w:rsidP="00E4381D">
            <w:pPr>
              <w:pStyle w:val="Lijstalinea"/>
              <w:numPr>
                <w:ilvl w:val="0"/>
                <w:numId w:val="21"/>
              </w:num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Bevoegde R</w:t>
            </w:r>
            <w:r w:rsidR="00E4381D" w:rsidRPr="009633FC">
              <w:rPr>
                <w:rFonts w:ascii="Arial" w:hAnsi="Arial"/>
                <w:sz w:val="18"/>
                <w:szCs w:val="18"/>
              </w:rPr>
              <w:t xml:space="preserve">ijnland </w:t>
            </w:r>
            <w:r w:rsidR="009633FC" w:rsidRPr="009633FC">
              <w:rPr>
                <w:rFonts w:ascii="Arial" w:hAnsi="Arial"/>
                <w:sz w:val="18"/>
                <w:szCs w:val="18"/>
              </w:rPr>
              <w:t xml:space="preserve">medewerker </w:t>
            </w:r>
            <w:r w:rsidR="00E4381D" w:rsidRPr="009633FC">
              <w:rPr>
                <w:rFonts w:ascii="Arial" w:hAnsi="Arial"/>
                <w:sz w:val="18"/>
                <w:szCs w:val="18"/>
              </w:rPr>
              <w:t>is aanwezig</w:t>
            </w:r>
            <w:r w:rsidR="007A1051" w:rsidRPr="009633FC">
              <w:rPr>
                <w:rFonts w:ascii="Arial" w:hAnsi="Arial"/>
                <w:sz w:val="18"/>
                <w:szCs w:val="18"/>
              </w:rPr>
              <w:t xml:space="preserve"> bij </w:t>
            </w:r>
            <w:r w:rsidR="005F717E" w:rsidRPr="009633FC">
              <w:rPr>
                <w:rFonts w:ascii="Arial" w:hAnsi="Arial"/>
                <w:sz w:val="18"/>
                <w:szCs w:val="18"/>
              </w:rPr>
              <w:t>aansluiten</w:t>
            </w:r>
            <w:r>
              <w:rPr>
                <w:rFonts w:ascii="Arial" w:hAnsi="Arial"/>
                <w:sz w:val="18"/>
                <w:szCs w:val="18"/>
              </w:rPr>
              <w:t xml:space="preserve"> en</w:t>
            </w:r>
            <w:r w:rsidR="005F717E" w:rsidRPr="009633FC">
              <w:rPr>
                <w:rFonts w:ascii="Arial" w:hAnsi="Arial"/>
                <w:sz w:val="18"/>
                <w:szCs w:val="18"/>
              </w:rPr>
              <w:t xml:space="preserve"> opstarten</w:t>
            </w:r>
            <w:r>
              <w:rPr>
                <w:rFonts w:ascii="Arial" w:hAnsi="Arial"/>
                <w:sz w:val="18"/>
                <w:szCs w:val="18"/>
              </w:rPr>
              <w:t>?</w:t>
            </w:r>
          </w:p>
        </w:tc>
        <w:tc>
          <w:tcPr>
            <w:tcW w:w="1554" w:type="dxa"/>
            <w:tcBorders>
              <w:right w:val="single" w:sz="4" w:space="0" w:color="auto"/>
            </w:tcBorders>
          </w:tcPr>
          <w:p w14:paraId="4E8D3971" w14:textId="3615ABBF" w:rsidR="00E4381D" w:rsidRPr="009633FC" w:rsidRDefault="00E4381D" w:rsidP="00E4381D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proofErr w:type="gramStart"/>
            <w:r w:rsidRPr="009633FC">
              <w:rPr>
                <w:rFonts w:ascii="Arial" w:hAnsi="Arial"/>
                <w:b/>
                <w:bCs/>
                <w:sz w:val="18"/>
                <w:szCs w:val="18"/>
              </w:rPr>
              <w:t>JA /</w:t>
            </w:r>
            <w:proofErr w:type="gramEnd"/>
            <w:r w:rsidRPr="009633FC">
              <w:rPr>
                <w:rFonts w:ascii="Arial" w:hAnsi="Arial"/>
                <w:b/>
                <w:bCs/>
                <w:sz w:val="18"/>
                <w:szCs w:val="18"/>
              </w:rPr>
              <w:t xml:space="preserve"> NEE</w:t>
            </w:r>
          </w:p>
        </w:tc>
      </w:tr>
      <w:tr w:rsidR="00996210" w14:paraId="20A295E8" w14:textId="77777777" w:rsidTr="009A10D7">
        <w:trPr>
          <w:trHeight w:val="152"/>
        </w:trPr>
        <w:tc>
          <w:tcPr>
            <w:tcW w:w="7508" w:type="dxa"/>
            <w:gridSpan w:val="4"/>
            <w:tcBorders>
              <w:left w:val="single" w:sz="4" w:space="0" w:color="auto"/>
            </w:tcBorders>
          </w:tcPr>
          <w:p w14:paraId="3B14DEAC" w14:textId="77777777" w:rsidR="00996210" w:rsidRPr="00996210" w:rsidRDefault="00996210" w:rsidP="00996210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54" w:type="dxa"/>
            <w:tcBorders>
              <w:right w:val="single" w:sz="4" w:space="0" w:color="auto"/>
            </w:tcBorders>
          </w:tcPr>
          <w:p w14:paraId="2AAF42CE" w14:textId="77777777" w:rsidR="00996210" w:rsidRPr="009633FC" w:rsidRDefault="00996210" w:rsidP="00E4381D">
            <w:pPr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</w:tr>
      <w:tr w:rsidR="00996210" w14:paraId="0310931F" w14:textId="77777777" w:rsidTr="00612F9E">
        <w:trPr>
          <w:trHeight w:val="152"/>
        </w:trPr>
        <w:tc>
          <w:tcPr>
            <w:tcW w:w="906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59F0B9B1" w14:textId="354225C9" w:rsidR="00996210" w:rsidRPr="009633FC" w:rsidRDefault="00996210" w:rsidP="00E4381D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Uitvoering:</w:t>
            </w:r>
          </w:p>
        </w:tc>
      </w:tr>
      <w:tr w:rsidR="008474BA" w14:paraId="1DA3E6D5" w14:textId="77777777" w:rsidTr="009A10D7">
        <w:trPr>
          <w:trHeight w:val="152"/>
        </w:trPr>
        <w:tc>
          <w:tcPr>
            <w:tcW w:w="7508" w:type="dxa"/>
            <w:gridSpan w:val="4"/>
            <w:tcBorders>
              <w:left w:val="single" w:sz="4" w:space="0" w:color="auto"/>
            </w:tcBorders>
          </w:tcPr>
          <w:p w14:paraId="2DE8BB3E" w14:textId="263F3905" w:rsidR="008474BA" w:rsidRPr="009633FC" w:rsidRDefault="006061B8" w:rsidP="008474BA">
            <w:pPr>
              <w:pStyle w:val="Lijstalinea"/>
              <w:numPr>
                <w:ilvl w:val="0"/>
                <w:numId w:val="21"/>
              </w:num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Is a</w:t>
            </w:r>
            <w:r w:rsidR="008474BA">
              <w:rPr>
                <w:rFonts w:ascii="Arial" w:hAnsi="Arial"/>
                <w:sz w:val="18"/>
                <w:szCs w:val="18"/>
              </w:rPr>
              <w:t>ardklem aangesloten?</w:t>
            </w:r>
          </w:p>
        </w:tc>
        <w:tc>
          <w:tcPr>
            <w:tcW w:w="1554" w:type="dxa"/>
            <w:tcBorders>
              <w:right w:val="single" w:sz="4" w:space="0" w:color="auto"/>
            </w:tcBorders>
          </w:tcPr>
          <w:p w14:paraId="54640F18" w14:textId="65D0AC3D" w:rsidR="008474BA" w:rsidRPr="009633FC" w:rsidRDefault="008474BA" w:rsidP="008474BA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b/>
                <w:bCs/>
                <w:sz w:val="18"/>
                <w:szCs w:val="18"/>
              </w:rPr>
              <w:t>JA /</w:t>
            </w:r>
            <w:proofErr w:type="gramEnd"/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 NEE</w:t>
            </w:r>
          </w:p>
        </w:tc>
      </w:tr>
      <w:tr w:rsidR="008474BA" w14:paraId="16A6C2D8" w14:textId="77777777" w:rsidTr="009A10D7">
        <w:trPr>
          <w:trHeight w:val="152"/>
        </w:trPr>
        <w:tc>
          <w:tcPr>
            <w:tcW w:w="7508" w:type="dxa"/>
            <w:gridSpan w:val="4"/>
            <w:tcBorders>
              <w:left w:val="single" w:sz="4" w:space="0" w:color="auto"/>
            </w:tcBorders>
          </w:tcPr>
          <w:p w14:paraId="33DB4E6C" w14:textId="116C9C9F" w:rsidR="008474BA" w:rsidRPr="009633FC" w:rsidRDefault="008474BA" w:rsidP="008474BA">
            <w:pPr>
              <w:pStyle w:val="Lijstalinea"/>
              <w:numPr>
                <w:ilvl w:val="0"/>
                <w:numId w:val="21"/>
              </w:num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Vulslang en koppeling zijn in orde en op </w:t>
            </w:r>
            <w:r w:rsidRPr="00091658">
              <w:rPr>
                <w:rFonts w:ascii="Arial" w:hAnsi="Arial"/>
                <w:sz w:val="18"/>
                <w:szCs w:val="18"/>
              </w:rPr>
              <w:t>de juiste wijze aangesloten?</w:t>
            </w:r>
          </w:p>
        </w:tc>
        <w:tc>
          <w:tcPr>
            <w:tcW w:w="1554" w:type="dxa"/>
            <w:tcBorders>
              <w:right w:val="single" w:sz="4" w:space="0" w:color="auto"/>
            </w:tcBorders>
          </w:tcPr>
          <w:p w14:paraId="7F5C654A" w14:textId="0EC127ED" w:rsidR="008474BA" w:rsidRPr="009633FC" w:rsidRDefault="008474BA" w:rsidP="008474BA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b/>
                <w:bCs/>
                <w:sz w:val="18"/>
                <w:szCs w:val="18"/>
              </w:rPr>
              <w:t>JA /</w:t>
            </w:r>
            <w:proofErr w:type="gramEnd"/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 NEE</w:t>
            </w:r>
          </w:p>
        </w:tc>
      </w:tr>
      <w:tr w:rsidR="008474BA" w14:paraId="0D4ACFBB" w14:textId="77777777" w:rsidTr="009A10D7">
        <w:trPr>
          <w:trHeight w:val="152"/>
        </w:trPr>
        <w:tc>
          <w:tcPr>
            <w:tcW w:w="7508" w:type="dxa"/>
            <w:gridSpan w:val="4"/>
            <w:tcBorders>
              <w:left w:val="single" w:sz="4" w:space="0" w:color="auto"/>
            </w:tcBorders>
          </w:tcPr>
          <w:p w14:paraId="168D8ECB" w14:textId="2325705D" w:rsidR="008474BA" w:rsidRPr="009633FC" w:rsidRDefault="008474BA" w:rsidP="008474BA">
            <w:pPr>
              <w:pStyle w:val="Lijstalinea"/>
              <w:numPr>
                <w:ilvl w:val="0"/>
                <w:numId w:val="21"/>
              </w:num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Stoplicht staat op groen?</w:t>
            </w:r>
          </w:p>
        </w:tc>
        <w:tc>
          <w:tcPr>
            <w:tcW w:w="1554" w:type="dxa"/>
            <w:tcBorders>
              <w:right w:val="single" w:sz="4" w:space="0" w:color="auto"/>
            </w:tcBorders>
          </w:tcPr>
          <w:p w14:paraId="4FABCFAC" w14:textId="6E545B47" w:rsidR="008474BA" w:rsidRPr="009633FC" w:rsidRDefault="008474BA" w:rsidP="008474BA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b/>
                <w:bCs/>
                <w:sz w:val="18"/>
                <w:szCs w:val="18"/>
              </w:rPr>
              <w:t>JA /</w:t>
            </w:r>
            <w:proofErr w:type="gramEnd"/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 NEE</w:t>
            </w:r>
          </w:p>
        </w:tc>
      </w:tr>
      <w:tr w:rsidR="00E4381D" w14:paraId="2A3C9997" w14:textId="77777777" w:rsidTr="00791F3E">
        <w:tc>
          <w:tcPr>
            <w:tcW w:w="237" w:type="dxa"/>
            <w:tcBorders>
              <w:left w:val="single" w:sz="4" w:space="0" w:color="auto"/>
              <w:bottom w:val="single" w:sz="4" w:space="0" w:color="auto"/>
            </w:tcBorders>
          </w:tcPr>
          <w:p w14:paraId="1CB0227B" w14:textId="77777777" w:rsidR="00E4381D" w:rsidRDefault="00E4381D" w:rsidP="00E4381D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2C2789A6" w14:textId="77777777" w:rsidR="00E4381D" w:rsidRDefault="00E4381D" w:rsidP="00E4381D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973" w:type="dxa"/>
            <w:tcBorders>
              <w:bottom w:val="single" w:sz="4" w:space="0" w:color="auto"/>
            </w:tcBorders>
          </w:tcPr>
          <w:p w14:paraId="03D86B4B" w14:textId="77777777" w:rsidR="00E4381D" w:rsidRDefault="00E4381D" w:rsidP="00E4381D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098C263" w14:textId="77777777" w:rsidR="00E4381D" w:rsidRDefault="00E4381D" w:rsidP="00E4381D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54" w:type="dxa"/>
            <w:tcBorders>
              <w:bottom w:val="single" w:sz="4" w:space="0" w:color="auto"/>
              <w:right w:val="single" w:sz="4" w:space="0" w:color="auto"/>
            </w:tcBorders>
          </w:tcPr>
          <w:p w14:paraId="1F6614E7" w14:textId="77777777" w:rsidR="00E4381D" w:rsidRDefault="00E4381D" w:rsidP="00E4381D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E4381D" w14:paraId="570B4983" w14:textId="77777777" w:rsidTr="00791F3E"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DD0E1E" w14:textId="77777777" w:rsidR="00E4381D" w:rsidRDefault="00E4381D" w:rsidP="00E4381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Naam (chauffeur):</w:t>
            </w:r>
          </w:p>
          <w:p w14:paraId="4873940D" w14:textId="77777777" w:rsidR="00E4381D" w:rsidRDefault="00E4381D" w:rsidP="00E4381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Datum: </w:t>
            </w:r>
          </w:p>
          <w:p w14:paraId="15039A01" w14:textId="37CF0527" w:rsidR="00E4381D" w:rsidRDefault="00E4381D" w:rsidP="00E4381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Handtekening:</w:t>
            </w:r>
          </w:p>
          <w:p w14:paraId="1A99943D" w14:textId="77777777" w:rsidR="009C4E8B" w:rsidRDefault="009C4E8B" w:rsidP="00E4381D">
            <w:pPr>
              <w:rPr>
                <w:rFonts w:ascii="Arial" w:hAnsi="Arial"/>
                <w:sz w:val="18"/>
                <w:szCs w:val="18"/>
              </w:rPr>
            </w:pPr>
          </w:p>
          <w:p w14:paraId="4637E5B0" w14:textId="77777777" w:rsidR="00E4381D" w:rsidRDefault="00E4381D" w:rsidP="00E4381D">
            <w:pPr>
              <w:rPr>
                <w:rFonts w:ascii="Arial" w:hAnsi="Arial"/>
                <w:sz w:val="18"/>
                <w:szCs w:val="18"/>
              </w:rPr>
            </w:pPr>
          </w:p>
          <w:p w14:paraId="69737C28" w14:textId="77777777" w:rsidR="00E4381D" w:rsidRDefault="00E4381D" w:rsidP="00E4381D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9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07F7" w14:textId="77777777" w:rsidR="00E4381D" w:rsidRDefault="00E4381D" w:rsidP="00E4381D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9144C1" w14:textId="34E3CBDF" w:rsidR="00E4381D" w:rsidRDefault="00E4381D" w:rsidP="00E4381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Naam (</w:t>
            </w:r>
            <w:r w:rsidR="00687CBF">
              <w:rPr>
                <w:rFonts w:ascii="Arial" w:hAnsi="Arial"/>
                <w:sz w:val="18"/>
                <w:szCs w:val="18"/>
              </w:rPr>
              <w:t>Rijnland medewerker</w:t>
            </w:r>
            <w:r>
              <w:rPr>
                <w:rFonts w:ascii="Arial" w:hAnsi="Arial"/>
                <w:sz w:val="18"/>
                <w:szCs w:val="18"/>
              </w:rPr>
              <w:t>):</w:t>
            </w:r>
          </w:p>
          <w:p w14:paraId="64077887" w14:textId="77777777" w:rsidR="00E4381D" w:rsidRDefault="00E4381D" w:rsidP="00E4381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Datum:</w:t>
            </w:r>
          </w:p>
          <w:p w14:paraId="0DA7B9C6" w14:textId="77777777" w:rsidR="00E4381D" w:rsidRDefault="00E4381D" w:rsidP="00E4381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Handtekening: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9587" w14:textId="77777777" w:rsidR="00E4381D" w:rsidRDefault="00E4381D" w:rsidP="00E4381D">
            <w:pPr>
              <w:rPr>
                <w:rFonts w:ascii="Arial" w:hAnsi="Arial"/>
                <w:sz w:val="18"/>
                <w:szCs w:val="18"/>
              </w:rPr>
            </w:pPr>
          </w:p>
        </w:tc>
      </w:tr>
    </w:tbl>
    <w:p w14:paraId="647481F4" w14:textId="77777777" w:rsidR="009C58B7" w:rsidRDefault="009C58B7" w:rsidP="00091658">
      <w:pPr>
        <w:rPr>
          <w:rFonts w:ascii="Arial" w:hAnsi="Arial"/>
          <w:sz w:val="18"/>
          <w:szCs w:val="18"/>
        </w:rPr>
      </w:pPr>
    </w:p>
    <w:p w14:paraId="71D2264F" w14:textId="77777777" w:rsidR="00942CDB" w:rsidRDefault="00942CDB" w:rsidP="00091658">
      <w:pPr>
        <w:rPr>
          <w:rFonts w:ascii="Arial" w:hAnsi="Arial"/>
          <w:sz w:val="18"/>
          <w:szCs w:val="18"/>
        </w:rPr>
      </w:pPr>
    </w:p>
    <w:p w14:paraId="43EB747B" w14:textId="77777777" w:rsidR="00942CDB" w:rsidRDefault="00942CDB" w:rsidP="00091658">
      <w:pPr>
        <w:rPr>
          <w:rFonts w:ascii="Arial" w:hAnsi="Arial"/>
          <w:sz w:val="18"/>
          <w:szCs w:val="18"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"/>
        <w:gridCol w:w="2106"/>
        <w:gridCol w:w="2632"/>
        <w:gridCol w:w="2654"/>
        <w:gridCol w:w="1434"/>
      </w:tblGrid>
      <w:tr w:rsidR="00AD4A6C" w14:paraId="6CA7149D" w14:textId="77777777" w:rsidTr="00C27F03"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B1D0E1" w14:textId="4560E4A9" w:rsidR="00AD4A6C" w:rsidRPr="007F070F" w:rsidRDefault="00AD4A6C" w:rsidP="00C27F03">
            <w:pPr>
              <w:jc w:val="both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Afsluiting</w:t>
            </w:r>
            <w:r w:rsidR="000B000F">
              <w:rPr>
                <w:rFonts w:ascii="Arial" w:hAnsi="Arial"/>
                <w:b/>
                <w:bCs/>
                <w:sz w:val="18"/>
                <w:szCs w:val="18"/>
              </w:rPr>
              <w:t>:</w:t>
            </w:r>
          </w:p>
        </w:tc>
      </w:tr>
      <w:tr w:rsidR="00AD4A6C" w14:paraId="4EEC8C59" w14:textId="77777777" w:rsidTr="00F04372">
        <w:trPr>
          <w:trHeight w:val="152"/>
        </w:trPr>
        <w:tc>
          <w:tcPr>
            <w:tcW w:w="7628" w:type="dxa"/>
            <w:gridSpan w:val="4"/>
            <w:tcBorders>
              <w:left w:val="single" w:sz="4" w:space="0" w:color="auto"/>
            </w:tcBorders>
          </w:tcPr>
          <w:p w14:paraId="635E2394" w14:textId="3D5E68D1" w:rsidR="00AD4A6C" w:rsidRPr="00AD4A6C" w:rsidRDefault="00AD4A6C" w:rsidP="00AD4A6C">
            <w:pPr>
              <w:pStyle w:val="Lijstalinea"/>
              <w:numPr>
                <w:ilvl w:val="0"/>
                <w:numId w:val="21"/>
              </w:num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Vulafsluiter weer gesloten</w:t>
            </w:r>
            <w:r w:rsidR="001505B8">
              <w:rPr>
                <w:rFonts w:ascii="Arial" w:hAnsi="Arial"/>
                <w:sz w:val="18"/>
                <w:szCs w:val="18"/>
              </w:rPr>
              <w:t xml:space="preserve"> </w:t>
            </w:r>
            <w:r w:rsidR="00591F86">
              <w:rPr>
                <w:rFonts w:ascii="Arial" w:hAnsi="Arial"/>
                <w:sz w:val="18"/>
                <w:szCs w:val="18"/>
              </w:rPr>
              <w:t>en blinddop aangebracht</w:t>
            </w:r>
            <w:r>
              <w:rPr>
                <w:rFonts w:ascii="Arial" w:hAnsi="Arial"/>
                <w:sz w:val="18"/>
                <w:szCs w:val="18"/>
              </w:rPr>
              <w:t>?</w:t>
            </w:r>
          </w:p>
        </w:tc>
        <w:tc>
          <w:tcPr>
            <w:tcW w:w="1434" w:type="dxa"/>
            <w:tcBorders>
              <w:right w:val="single" w:sz="4" w:space="0" w:color="auto"/>
            </w:tcBorders>
          </w:tcPr>
          <w:p w14:paraId="2D87D469" w14:textId="77777777" w:rsidR="00AD4A6C" w:rsidRPr="00DD4231" w:rsidRDefault="00AD4A6C" w:rsidP="00C27F03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b/>
                <w:bCs/>
                <w:sz w:val="18"/>
                <w:szCs w:val="18"/>
              </w:rPr>
              <w:t>JA /</w:t>
            </w:r>
            <w:proofErr w:type="gramEnd"/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 NEE</w:t>
            </w:r>
          </w:p>
        </w:tc>
      </w:tr>
      <w:tr w:rsidR="00AD4A6C" w14:paraId="1B8C189F" w14:textId="77777777" w:rsidTr="00F04372">
        <w:trPr>
          <w:trHeight w:val="152"/>
        </w:trPr>
        <w:tc>
          <w:tcPr>
            <w:tcW w:w="7628" w:type="dxa"/>
            <w:gridSpan w:val="4"/>
            <w:tcBorders>
              <w:left w:val="single" w:sz="4" w:space="0" w:color="auto"/>
            </w:tcBorders>
          </w:tcPr>
          <w:p w14:paraId="63D101C1" w14:textId="1780154D" w:rsidR="00AD4A6C" w:rsidRPr="00AD4A6C" w:rsidRDefault="00AD4A6C" w:rsidP="00AD4A6C">
            <w:pPr>
              <w:pStyle w:val="Lijstalinea"/>
              <w:numPr>
                <w:ilvl w:val="0"/>
                <w:numId w:val="21"/>
              </w:num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Materieel </w:t>
            </w:r>
            <w:r w:rsidR="00934859">
              <w:rPr>
                <w:rFonts w:ascii="Arial" w:hAnsi="Arial"/>
                <w:sz w:val="18"/>
                <w:szCs w:val="18"/>
              </w:rPr>
              <w:t xml:space="preserve">en losplaats </w:t>
            </w:r>
            <w:r>
              <w:rPr>
                <w:rFonts w:ascii="Arial" w:hAnsi="Arial"/>
                <w:sz w:val="18"/>
                <w:szCs w:val="18"/>
              </w:rPr>
              <w:t xml:space="preserve">weer netjes </w:t>
            </w:r>
            <w:r w:rsidR="00FB431B">
              <w:rPr>
                <w:rFonts w:ascii="Arial" w:hAnsi="Arial"/>
                <w:sz w:val="18"/>
                <w:szCs w:val="18"/>
              </w:rPr>
              <w:t>opgeruimd</w:t>
            </w:r>
            <w:r>
              <w:rPr>
                <w:rFonts w:ascii="Arial" w:hAnsi="Arial"/>
                <w:sz w:val="18"/>
                <w:szCs w:val="18"/>
              </w:rPr>
              <w:t>?</w:t>
            </w:r>
          </w:p>
        </w:tc>
        <w:tc>
          <w:tcPr>
            <w:tcW w:w="1434" w:type="dxa"/>
            <w:tcBorders>
              <w:right w:val="single" w:sz="4" w:space="0" w:color="auto"/>
            </w:tcBorders>
          </w:tcPr>
          <w:p w14:paraId="643D37A1" w14:textId="77777777" w:rsidR="00AD4A6C" w:rsidRDefault="00AD4A6C" w:rsidP="00C27F03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b/>
                <w:bCs/>
                <w:sz w:val="18"/>
                <w:szCs w:val="18"/>
              </w:rPr>
              <w:t>JA /</w:t>
            </w:r>
            <w:proofErr w:type="gramEnd"/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 NEE</w:t>
            </w:r>
          </w:p>
        </w:tc>
      </w:tr>
      <w:tr w:rsidR="00FA0C51" w14:paraId="7C574C3A" w14:textId="77777777" w:rsidTr="00F04372">
        <w:trPr>
          <w:trHeight w:val="152"/>
        </w:trPr>
        <w:tc>
          <w:tcPr>
            <w:tcW w:w="7628" w:type="dxa"/>
            <w:gridSpan w:val="4"/>
            <w:tcBorders>
              <w:left w:val="single" w:sz="4" w:space="0" w:color="auto"/>
            </w:tcBorders>
          </w:tcPr>
          <w:p w14:paraId="309D5E34" w14:textId="77777777" w:rsidR="00FA0C51" w:rsidRDefault="00FA0C51" w:rsidP="00FA0C51">
            <w:pPr>
              <w:pStyle w:val="Lijstalinea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</w:tcPr>
          <w:p w14:paraId="2033BFF1" w14:textId="77777777" w:rsidR="00FA0C51" w:rsidRDefault="00FA0C51" w:rsidP="00C27F03">
            <w:pPr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</w:tr>
      <w:tr w:rsidR="00591F86" w14:paraId="74C7BED7" w14:textId="77777777" w:rsidTr="00F04372">
        <w:trPr>
          <w:trHeight w:val="152"/>
        </w:trPr>
        <w:tc>
          <w:tcPr>
            <w:tcW w:w="7628" w:type="dxa"/>
            <w:gridSpan w:val="4"/>
            <w:tcBorders>
              <w:left w:val="single" w:sz="4" w:space="0" w:color="auto"/>
            </w:tcBorders>
          </w:tcPr>
          <w:p w14:paraId="7550AB52" w14:textId="323DC539" w:rsidR="00591F86" w:rsidRPr="00FA0C51" w:rsidRDefault="00591F86" w:rsidP="00FA0C51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r w:rsidRPr="00FA0C51">
              <w:rPr>
                <w:rFonts w:ascii="Arial" w:hAnsi="Arial"/>
                <w:b/>
                <w:bCs/>
                <w:sz w:val="18"/>
                <w:szCs w:val="18"/>
              </w:rPr>
              <w:t xml:space="preserve">Hebben er afwijkingen, </w:t>
            </w:r>
            <w:proofErr w:type="spellStart"/>
            <w:r w:rsidRPr="00FA0C51">
              <w:rPr>
                <w:rFonts w:ascii="Arial" w:hAnsi="Arial"/>
                <w:b/>
                <w:bCs/>
                <w:sz w:val="18"/>
                <w:szCs w:val="18"/>
              </w:rPr>
              <w:t>morsingen</w:t>
            </w:r>
            <w:proofErr w:type="spellEnd"/>
            <w:r w:rsidRPr="00FA0C51">
              <w:rPr>
                <w:rFonts w:ascii="Arial" w:hAnsi="Arial"/>
                <w:b/>
                <w:bCs/>
                <w:sz w:val="18"/>
                <w:szCs w:val="18"/>
              </w:rPr>
              <w:t xml:space="preserve"> of andere bijzonderheden plaatsgevonden?</w:t>
            </w:r>
          </w:p>
        </w:tc>
        <w:tc>
          <w:tcPr>
            <w:tcW w:w="1434" w:type="dxa"/>
            <w:tcBorders>
              <w:right w:val="single" w:sz="4" w:space="0" w:color="auto"/>
            </w:tcBorders>
          </w:tcPr>
          <w:p w14:paraId="32C96F83" w14:textId="2CBDC89A" w:rsidR="00591F86" w:rsidRDefault="00591F86" w:rsidP="00591F86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b/>
                <w:bCs/>
                <w:sz w:val="18"/>
                <w:szCs w:val="18"/>
              </w:rPr>
              <w:t>JA /</w:t>
            </w:r>
            <w:proofErr w:type="gramEnd"/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 NEE</w:t>
            </w:r>
          </w:p>
        </w:tc>
      </w:tr>
      <w:tr w:rsidR="00591F86" w14:paraId="6BA985F0" w14:textId="77777777" w:rsidTr="00AA5838">
        <w:tc>
          <w:tcPr>
            <w:tcW w:w="236" w:type="dxa"/>
            <w:tcBorders>
              <w:left w:val="single" w:sz="4" w:space="0" w:color="auto"/>
            </w:tcBorders>
          </w:tcPr>
          <w:p w14:paraId="68994C46" w14:textId="77777777" w:rsidR="00591F86" w:rsidRDefault="00591F86" w:rsidP="00591F8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06" w:type="dxa"/>
          </w:tcPr>
          <w:p w14:paraId="5C100254" w14:textId="77777777" w:rsidR="00591F86" w:rsidRDefault="00591F86" w:rsidP="00591F8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632" w:type="dxa"/>
          </w:tcPr>
          <w:p w14:paraId="6D3635BE" w14:textId="77777777" w:rsidR="00591F86" w:rsidRDefault="00591F86" w:rsidP="00591F8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654" w:type="dxa"/>
          </w:tcPr>
          <w:p w14:paraId="53B8A312" w14:textId="77777777" w:rsidR="00591F86" w:rsidRDefault="00591F86" w:rsidP="00591F8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</w:tcPr>
          <w:p w14:paraId="6D54DCDA" w14:textId="77777777" w:rsidR="00591F86" w:rsidRDefault="00591F86" w:rsidP="00591F86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591F86" w14:paraId="2F5FFC7A" w14:textId="77777777" w:rsidTr="00AA5838">
        <w:tc>
          <w:tcPr>
            <w:tcW w:w="906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38FD7F9B" w14:textId="77777777" w:rsidR="00591F86" w:rsidRDefault="00591F86" w:rsidP="00591F86">
            <w:pPr>
              <w:rPr>
                <w:rFonts w:ascii="Arial" w:hAnsi="Arial"/>
                <w:sz w:val="18"/>
                <w:szCs w:val="18"/>
              </w:rPr>
            </w:pPr>
          </w:p>
          <w:p w14:paraId="796FF8C8" w14:textId="77777777" w:rsidR="00934859" w:rsidRDefault="00934859" w:rsidP="00591F86">
            <w:pPr>
              <w:rPr>
                <w:rFonts w:ascii="Arial" w:hAnsi="Arial"/>
                <w:sz w:val="18"/>
                <w:szCs w:val="18"/>
              </w:rPr>
            </w:pPr>
          </w:p>
          <w:p w14:paraId="67228814" w14:textId="77777777" w:rsidR="00934859" w:rsidRDefault="00934859" w:rsidP="00591F86">
            <w:pPr>
              <w:rPr>
                <w:rFonts w:ascii="Arial" w:hAnsi="Arial"/>
                <w:sz w:val="18"/>
                <w:szCs w:val="18"/>
              </w:rPr>
            </w:pPr>
          </w:p>
          <w:p w14:paraId="15A0F9B6" w14:textId="77777777" w:rsidR="00934859" w:rsidRDefault="00934859" w:rsidP="00591F86">
            <w:pPr>
              <w:rPr>
                <w:rFonts w:ascii="Arial" w:hAnsi="Arial"/>
                <w:sz w:val="18"/>
                <w:szCs w:val="18"/>
              </w:rPr>
            </w:pPr>
          </w:p>
          <w:p w14:paraId="6ADCB02F" w14:textId="0018143E" w:rsidR="00D7513E" w:rsidRDefault="00D7513E" w:rsidP="00591F86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591F86" w14:paraId="6EB94790" w14:textId="77777777" w:rsidTr="00AA5838">
        <w:tc>
          <w:tcPr>
            <w:tcW w:w="906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71CC" w14:textId="77777777" w:rsidR="00591F86" w:rsidRDefault="00591F86" w:rsidP="00591F86">
            <w:pPr>
              <w:rPr>
                <w:rFonts w:ascii="Arial" w:hAnsi="Arial"/>
                <w:sz w:val="18"/>
                <w:szCs w:val="18"/>
              </w:rPr>
            </w:pPr>
          </w:p>
          <w:p w14:paraId="70BF1C9B" w14:textId="77777777" w:rsidR="00591F86" w:rsidRDefault="00591F86" w:rsidP="00591F86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591F86" w14:paraId="56282CF4" w14:textId="77777777" w:rsidTr="00F04372"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843402" w14:textId="77777777" w:rsidR="00591F86" w:rsidRDefault="00591F86" w:rsidP="00591F8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Naam (chauffeur):</w:t>
            </w:r>
          </w:p>
          <w:p w14:paraId="27CC1941" w14:textId="77777777" w:rsidR="00591F86" w:rsidRDefault="00591F86" w:rsidP="00591F8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Datum: </w:t>
            </w:r>
          </w:p>
          <w:p w14:paraId="5BF19500" w14:textId="77777777" w:rsidR="00591F86" w:rsidRDefault="00591F86" w:rsidP="00591F8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Handtekening:</w:t>
            </w:r>
          </w:p>
          <w:p w14:paraId="60F72C76" w14:textId="77777777" w:rsidR="009C4E8B" w:rsidRDefault="009C4E8B" w:rsidP="00591F86">
            <w:pPr>
              <w:rPr>
                <w:rFonts w:ascii="Arial" w:hAnsi="Arial"/>
                <w:sz w:val="18"/>
                <w:szCs w:val="18"/>
              </w:rPr>
            </w:pPr>
          </w:p>
          <w:p w14:paraId="5DEDF84A" w14:textId="77777777" w:rsidR="00591F86" w:rsidRDefault="00591F86" w:rsidP="00591F86">
            <w:pPr>
              <w:rPr>
                <w:rFonts w:ascii="Arial" w:hAnsi="Arial"/>
                <w:sz w:val="18"/>
                <w:szCs w:val="18"/>
              </w:rPr>
            </w:pPr>
          </w:p>
          <w:p w14:paraId="0D5B202E" w14:textId="77777777" w:rsidR="00591F86" w:rsidRDefault="00591F86" w:rsidP="00591F8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2A66" w14:textId="77777777" w:rsidR="00591F86" w:rsidRDefault="00591F86" w:rsidP="00591F86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D72E7" w14:textId="17AB5558" w:rsidR="00591F86" w:rsidRDefault="00591F86" w:rsidP="00591F8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Naam (</w:t>
            </w:r>
            <w:r w:rsidR="009C4E8B">
              <w:rPr>
                <w:rFonts w:ascii="Arial" w:hAnsi="Arial"/>
                <w:sz w:val="18"/>
                <w:szCs w:val="18"/>
              </w:rPr>
              <w:t>Rijnland medewerker</w:t>
            </w:r>
            <w:r>
              <w:rPr>
                <w:rFonts w:ascii="Arial" w:hAnsi="Arial"/>
                <w:sz w:val="18"/>
                <w:szCs w:val="18"/>
              </w:rPr>
              <w:t>):</w:t>
            </w:r>
          </w:p>
          <w:p w14:paraId="1C8DFED5" w14:textId="77777777" w:rsidR="00591F86" w:rsidRDefault="00591F86" w:rsidP="00591F8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Datum:</w:t>
            </w:r>
          </w:p>
          <w:p w14:paraId="0E75EF0C" w14:textId="77777777" w:rsidR="00591F86" w:rsidRDefault="00591F86" w:rsidP="00591F8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Handtekening: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65A4" w14:textId="77777777" w:rsidR="00591F86" w:rsidRDefault="00591F86" w:rsidP="00591F86">
            <w:pPr>
              <w:rPr>
                <w:rFonts w:ascii="Arial" w:hAnsi="Arial"/>
                <w:sz w:val="18"/>
                <w:szCs w:val="18"/>
              </w:rPr>
            </w:pPr>
          </w:p>
        </w:tc>
      </w:tr>
    </w:tbl>
    <w:p w14:paraId="01416CC7" w14:textId="77777777" w:rsidR="00802FFB" w:rsidRDefault="00802FFB" w:rsidP="00802FFB">
      <w:pPr>
        <w:rPr>
          <w:rFonts w:ascii="Arial" w:hAnsi="Arial"/>
          <w:i/>
          <w:sz w:val="18"/>
          <w:szCs w:val="18"/>
        </w:rPr>
      </w:pPr>
    </w:p>
    <w:p w14:paraId="7282F834" w14:textId="55C1A771" w:rsidR="00091658" w:rsidRPr="00091658" w:rsidRDefault="00802FFB" w:rsidP="00802FFB">
      <w:pPr>
        <w:rPr>
          <w:rFonts w:ascii="Arial" w:hAnsi="Arial"/>
          <w:sz w:val="18"/>
          <w:szCs w:val="18"/>
        </w:rPr>
      </w:pPr>
      <w:r w:rsidRPr="00802FFB">
        <w:rPr>
          <w:rFonts w:ascii="Arial" w:hAnsi="Arial"/>
          <w:i/>
          <w:sz w:val="18"/>
          <w:szCs w:val="18"/>
        </w:rPr>
        <w:t>De</w:t>
      </w:r>
      <w:r>
        <w:rPr>
          <w:rFonts w:ascii="Arial" w:hAnsi="Arial"/>
          <w:i/>
          <w:sz w:val="18"/>
          <w:szCs w:val="18"/>
        </w:rPr>
        <w:t>ze</w:t>
      </w:r>
      <w:r w:rsidRPr="00802FFB">
        <w:rPr>
          <w:rFonts w:ascii="Arial" w:hAnsi="Arial"/>
          <w:i/>
          <w:sz w:val="18"/>
          <w:szCs w:val="18"/>
        </w:rPr>
        <w:t xml:space="preserve"> controle lijst wordt door Opdrachtgever opgeslagen en 1 jaar bewaard.</w:t>
      </w:r>
    </w:p>
    <w:sectPr w:rsidR="00091658" w:rsidRPr="00091658" w:rsidSect="00A01770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1701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DB00C" w14:textId="77777777" w:rsidR="004E6F40" w:rsidRDefault="004E6F40" w:rsidP="00F379A1">
      <w:pPr>
        <w:spacing w:line="240" w:lineRule="auto"/>
      </w:pPr>
      <w:r>
        <w:separator/>
      </w:r>
    </w:p>
  </w:endnote>
  <w:endnote w:type="continuationSeparator" w:id="0">
    <w:p w14:paraId="3FBA0914" w14:textId="77777777" w:rsidR="004E6F40" w:rsidRDefault="004E6F40" w:rsidP="00F379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E78F2" w14:textId="77777777" w:rsidR="00F379A1" w:rsidRDefault="00F379A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165"/>
      <w:gridCol w:w="907"/>
    </w:tblGrid>
    <w:tr w:rsidR="00FE5959" w14:paraId="557D2975" w14:textId="77777777" w:rsidTr="00FE5959">
      <w:tc>
        <w:tcPr>
          <w:tcW w:w="4500" w:type="pct"/>
          <w:tcBorders>
            <w:top w:val="single" w:sz="4" w:space="0" w:color="000000" w:themeColor="text1"/>
          </w:tcBorders>
        </w:tcPr>
        <w:p w14:paraId="0E9EAD67" w14:textId="77777777" w:rsidR="00FE5959" w:rsidRDefault="00990750" w:rsidP="00405CEA">
          <w:pPr>
            <w:pStyle w:val="Voettekst"/>
            <w:jc w:val="right"/>
          </w:pPr>
          <w:sdt>
            <w:sdtPr>
              <w:alias w:val="Bedrijf"/>
              <w:id w:val="75971759"/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FE5959">
                <w:t>Hoogheemraadschap van Rijnland</w:t>
              </w:r>
            </w:sdtContent>
          </w:sdt>
          <w:r w:rsidR="00FE5959">
            <w:t xml:space="preserve"> | </w:t>
          </w:r>
          <w:r w:rsidR="00405CEA">
            <w:t>Papieren versies zijn niet beheerst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17365D" w:themeFill="text2" w:themeFillShade="BF"/>
        </w:tcPr>
        <w:p w14:paraId="786F00C3" w14:textId="77777777" w:rsidR="00FE5959" w:rsidRDefault="00FE5959" w:rsidP="00FE5959">
          <w:pPr>
            <w:pStyle w:val="Koptekst"/>
            <w:tabs>
              <w:tab w:val="clear" w:pos="4536"/>
              <w:tab w:val="clear" w:pos="9072"/>
              <w:tab w:val="left" w:pos="415"/>
              <w:tab w:val="left" w:pos="583"/>
            </w:tabs>
            <w:rPr>
              <w:color w:val="FFFFFF" w:themeColor="background1"/>
            </w:rPr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405CEA" w:rsidRPr="00405CEA">
            <w:rPr>
              <w:noProof/>
              <w:color w:val="FFFFFF" w:themeColor="background1"/>
            </w:rPr>
            <w:t>3</w:t>
          </w:r>
          <w:r>
            <w:rPr>
              <w:color w:val="FFFFFF" w:themeColor="background1"/>
            </w:rPr>
            <w:fldChar w:fldCharType="end"/>
          </w:r>
          <w:r>
            <w:rPr>
              <w:color w:val="FFFFFF" w:themeColor="background1"/>
            </w:rPr>
            <w:tab/>
          </w:r>
          <w:r>
            <w:rPr>
              <w:color w:val="FFFFFF" w:themeColor="background1"/>
            </w:rPr>
            <w:tab/>
          </w:r>
        </w:p>
      </w:tc>
    </w:tr>
  </w:tbl>
  <w:p w14:paraId="3DAC47A5" w14:textId="77777777" w:rsidR="00F379A1" w:rsidRDefault="00F379A1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25305" w14:textId="77777777" w:rsidR="00F379A1" w:rsidRDefault="00F379A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AA7D6" w14:textId="77777777" w:rsidR="004E6F40" w:rsidRDefault="004E6F40" w:rsidP="00F379A1">
      <w:pPr>
        <w:spacing w:line="240" w:lineRule="auto"/>
      </w:pPr>
      <w:r>
        <w:separator/>
      </w:r>
    </w:p>
  </w:footnote>
  <w:footnote w:type="continuationSeparator" w:id="0">
    <w:p w14:paraId="544F66A5" w14:textId="77777777" w:rsidR="004E6F40" w:rsidRDefault="004E6F40" w:rsidP="00F379A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17C7A" w14:textId="77777777" w:rsidR="00F379A1" w:rsidRDefault="00F379A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A61E7" w14:textId="77777777" w:rsidR="00F379A1" w:rsidRDefault="00F379A1">
    <w:pPr>
      <w:pStyle w:val="Koptekst"/>
    </w:pPr>
    <w:r>
      <w:rPr>
        <w:noProof/>
        <w:lang w:eastAsia="nl-NL"/>
      </w:rPr>
      <w:drawing>
        <wp:inline distT="0" distB="0" distL="0" distR="0" wp14:anchorId="0354E365" wp14:editId="6AA459D4">
          <wp:extent cx="5760720" cy="667385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optekst AH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67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63088" w14:textId="77777777" w:rsidR="00F379A1" w:rsidRDefault="00F379A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0D18"/>
    <w:multiLevelType w:val="hybridMultilevel"/>
    <w:tmpl w:val="40A6827A"/>
    <w:lvl w:ilvl="0" w:tplc="44E0D0B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60CF3"/>
    <w:multiLevelType w:val="hybridMultilevel"/>
    <w:tmpl w:val="A07641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62704"/>
    <w:multiLevelType w:val="hybridMultilevel"/>
    <w:tmpl w:val="FC8ADCF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C03FD"/>
    <w:multiLevelType w:val="hybridMultilevel"/>
    <w:tmpl w:val="D1564EE4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5AF496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1038E8"/>
    <w:multiLevelType w:val="hybridMultilevel"/>
    <w:tmpl w:val="9752C6CC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FCD616D"/>
    <w:multiLevelType w:val="hybridMultilevel"/>
    <w:tmpl w:val="AEB846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05A43"/>
    <w:multiLevelType w:val="hybridMultilevel"/>
    <w:tmpl w:val="E736A81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806566"/>
    <w:multiLevelType w:val="hybridMultilevel"/>
    <w:tmpl w:val="9C562C2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CF4C73"/>
    <w:multiLevelType w:val="hybridMultilevel"/>
    <w:tmpl w:val="44942DA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B15D93"/>
    <w:multiLevelType w:val="hybridMultilevel"/>
    <w:tmpl w:val="3C005C6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871C69"/>
    <w:multiLevelType w:val="hybridMultilevel"/>
    <w:tmpl w:val="516E80D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54844"/>
    <w:multiLevelType w:val="hybridMultilevel"/>
    <w:tmpl w:val="23A010F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1263E"/>
    <w:multiLevelType w:val="hybridMultilevel"/>
    <w:tmpl w:val="A2BA50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2D51A7"/>
    <w:multiLevelType w:val="hybridMultilevel"/>
    <w:tmpl w:val="6014388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695F3E"/>
    <w:multiLevelType w:val="hybridMultilevel"/>
    <w:tmpl w:val="314A40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2B2CA4"/>
    <w:multiLevelType w:val="hybridMultilevel"/>
    <w:tmpl w:val="A20C158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4C3637"/>
    <w:multiLevelType w:val="hybridMultilevel"/>
    <w:tmpl w:val="1EAAEA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685D5C"/>
    <w:multiLevelType w:val="hybridMultilevel"/>
    <w:tmpl w:val="EB7EDBF6"/>
    <w:lvl w:ilvl="0" w:tplc="71CE83A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FB2E39"/>
    <w:multiLevelType w:val="hybridMultilevel"/>
    <w:tmpl w:val="ED64B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3B0B31"/>
    <w:multiLevelType w:val="hybridMultilevel"/>
    <w:tmpl w:val="0908C4D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3EB512A"/>
    <w:multiLevelType w:val="hybridMultilevel"/>
    <w:tmpl w:val="A8E024E2"/>
    <w:lvl w:ilvl="0" w:tplc="39280B2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860E7C"/>
    <w:multiLevelType w:val="hybridMultilevel"/>
    <w:tmpl w:val="DFAC58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EC3169"/>
    <w:multiLevelType w:val="hybridMultilevel"/>
    <w:tmpl w:val="B39AB8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5AF496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18571594">
    <w:abstractNumId w:val="18"/>
  </w:num>
  <w:num w:numId="2" w16cid:durableId="1314481254">
    <w:abstractNumId w:val="22"/>
  </w:num>
  <w:num w:numId="3" w16cid:durableId="1692686124">
    <w:abstractNumId w:val="3"/>
  </w:num>
  <w:num w:numId="4" w16cid:durableId="2134671356">
    <w:abstractNumId w:val="12"/>
  </w:num>
  <w:num w:numId="5" w16cid:durableId="11106151">
    <w:abstractNumId w:val="19"/>
  </w:num>
  <w:num w:numId="6" w16cid:durableId="256404529">
    <w:abstractNumId w:val="7"/>
  </w:num>
  <w:num w:numId="7" w16cid:durableId="1705128840">
    <w:abstractNumId w:val="15"/>
  </w:num>
  <w:num w:numId="8" w16cid:durableId="87043423">
    <w:abstractNumId w:val="4"/>
  </w:num>
  <w:num w:numId="9" w16cid:durableId="1522624265">
    <w:abstractNumId w:val="1"/>
  </w:num>
  <w:num w:numId="10" w16cid:durableId="1830365435">
    <w:abstractNumId w:val="16"/>
  </w:num>
  <w:num w:numId="11" w16cid:durableId="1813015019">
    <w:abstractNumId w:val="20"/>
  </w:num>
  <w:num w:numId="12" w16cid:durableId="293491320">
    <w:abstractNumId w:val="11"/>
  </w:num>
  <w:num w:numId="13" w16cid:durableId="1770933004">
    <w:abstractNumId w:val="14"/>
  </w:num>
  <w:num w:numId="14" w16cid:durableId="374893265">
    <w:abstractNumId w:val="0"/>
  </w:num>
  <w:num w:numId="15" w16cid:durableId="1680542563">
    <w:abstractNumId w:val="2"/>
  </w:num>
  <w:num w:numId="16" w16cid:durableId="194854900">
    <w:abstractNumId w:val="17"/>
  </w:num>
  <w:num w:numId="17" w16cid:durableId="1307735925">
    <w:abstractNumId w:val="8"/>
  </w:num>
  <w:num w:numId="18" w16cid:durableId="19284392">
    <w:abstractNumId w:val="5"/>
  </w:num>
  <w:num w:numId="19" w16cid:durableId="1546676943">
    <w:abstractNumId w:val="13"/>
  </w:num>
  <w:num w:numId="20" w16cid:durableId="1797600675">
    <w:abstractNumId w:val="21"/>
  </w:num>
  <w:num w:numId="21" w16cid:durableId="2144151081">
    <w:abstractNumId w:val="9"/>
  </w:num>
  <w:num w:numId="22" w16cid:durableId="933628265">
    <w:abstractNumId w:val="10"/>
  </w:num>
  <w:num w:numId="23" w16cid:durableId="15512598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658"/>
    <w:rsid w:val="00000652"/>
    <w:rsid w:val="00001C55"/>
    <w:rsid w:val="0000699B"/>
    <w:rsid w:val="00006EDB"/>
    <w:rsid w:val="00014633"/>
    <w:rsid w:val="00030D88"/>
    <w:rsid w:val="00033D79"/>
    <w:rsid w:val="00035332"/>
    <w:rsid w:val="000361D4"/>
    <w:rsid w:val="00036FF2"/>
    <w:rsid w:val="0004097B"/>
    <w:rsid w:val="00042476"/>
    <w:rsid w:val="00042EA4"/>
    <w:rsid w:val="00047B0E"/>
    <w:rsid w:val="000520E7"/>
    <w:rsid w:val="00052586"/>
    <w:rsid w:val="00053F58"/>
    <w:rsid w:val="0005786D"/>
    <w:rsid w:val="000617C7"/>
    <w:rsid w:val="0006233D"/>
    <w:rsid w:val="0006338A"/>
    <w:rsid w:val="00064475"/>
    <w:rsid w:val="0006602A"/>
    <w:rsid w:val="00071283"/>
    <w:rsid w:val="000833BB"/>
    <w:rsid w:val="000835BB"/>
    <w:rsid w:val="00090F6C"/>
    <w:rsid w:val="00091124"/>
    <w:rsid w:val="0009164E"/>
    <w:rsid w:val="00091658"/>
    <w:rsid w:val="00094812"/>
    <w:rsid w:val="000971D9"/>
    <w:rsid w:val="000A1CCC"/>
    <w:rsid w:val="000A2580"/>
    <w:rsid w:val="000B000F"/>
    <w:rsid w:val="000B1D5F"/>
    <w:rsid w:val="000C3625"/>
    <w:rsid w:val="000C5FA5"/>
    <w:rsid w:val="000D5F71"/>
    <w:rsid w:val="000D7974"/>
    <w:rsid w:val="000E198C"/>
    <w:rsid w:val="000F0349"/>
    <w:rsid w:val="000F1A5C"/>
    <w:rsid w:val="000F2DA9"/>
    <w:rsid w:val="000F3AA4"/>
    <w:rsid w:val="000F69E6"/>
    <w:rsid w:val="000F7663"/>
    <w:rsid w:val="00100A5C"/>
    <w:rsid w:val="00100E01"/>
    <w:rsid w:val="0010147F"/>
    <w:rsid w:val="001014D8"/>
    <w:rsid w:val="00103438"/>
    <w:rsid w:val="00104A29"/>
    <w:rsid w:val="0011260D"/>
    <w:rsid w:val="00120AF5"/>
    <w:rsid w:val="00122108"/>
    <w:rsid w:val="00125AF3"/>
    <w:rsid w:val="00125D74"/>
    <w:rsid w:val="00127CE6"/>
    <w:rsid w:val="0014001C"/>
    <w:rsid w:val="00140074"/>
    <w:rsid w:val="001463EC"/>
    <w:rsid w:val="001475CD"/>
    <w:rsid w:val="00147EFB"/>
    <w:rsid w:val="001505B8"/>
    <w:rsid w:val="00151742"/>
    <w:rsid w:val="00151A81"/>
    <w:rsid w:val="001539F7"/>
    <w:rsid w:val="00154B7C"/>
    <w:rsid w:val="00154F95"/>
    <w:rsid w:val="00155644"/>
    <w:rsid w:val="00167DA2"/>
    <w:rsid w:val="001712C5"/>
    <w:rsid w:val="00174512"/>
    <w:rsid w:val="001765C6"/>
    <w:rsid w:val="001833FB"/>
    <w:rsid w:val="0018396B"/>
    <w:rsid w:val="00184A05"/>
    <w:rsid w:val="00184AAB"/>
    <w:rsid w:val="00185BD0"/>
    <w:rsid w:val="00192D1E"/>
    <w:rsid w:val="00196125"/>
    <w:rsid w:val="001A1078"/>
    <w:rsid w:val="001A304C"/>
    <w:rsid w:val="001A33C6"/>
    <w:rsid w:val="001B2942"/>
    <w:rsid w:val="001B2EFA"/>
    <w:rsid w:val="001B4BDB"/>
    <w:rsid w:val="001D18F0"/>
    <w:rsid w:val="001D35EE"/>
    <w:rsid w:val="001E0DAF"/>
    <w:rsid w:val="001E6953"/>
    <w:rsid w:val="001F3E23"/>
    <w:rsid w:val="001F41FD"/>
    <w:rsid w:val="001F4ED0"/>
    <w:rsid w:val="001F7CBF"/>
    <w:rsid w:val="002040AD"/>
    <w:rsid w:val="00206605"/>
    <w:rsid w:val="00206B25"/>
    <w:rsid w:val="002071AD"/>
    <w:rsid w:val="0021447A"/>
    <w:rsid w:val="002163B6"/>
    <w:rsid w:val="00217A4E"/>
    <w:rsid w:val="00222463"/>
    <w:rsid w:val="00225A34"/>
    <w:rsid w:val="00227F67"/>
    <w:rsid w:val="00233367"/>
    <w:rsid w:val="00233807"/>
    <w:rsid w:val="00237329"/>
    <w:rsid w:val="00242B4D"/>
    <w:rsid w:val="0025379A"/>
    <w:rsid w:val="00256B0B"/>
    <w:rsid w:val="00263AAF"/>
    <w:rsid w:val="0027176C"/>
    <w:rsid w:val="00273AC4"/>
    <w:rsid w:val="00273D42"/>
    <w:rsid w:val="00276E28"/>
    <w:rsid w:val="0028256E"/>
    <w:rsid w:val="002832C4"/>
    <w:rsid w:val="0028361B"/>
    <w:rsid w:val="00287CBC"/>
    <w:rsid w:val="00294386"/>
    <w:rsid w:val="002949D9"/>
    <w:rsid w:val="00294D3A"/>
    <w:rsid w:val="002A01D4"/>
    <w:rsid w:val="002A3533"/>
    <w:rsid w:val="002A6D3F"/>
    <w:rsid w:val="002A77F7"/>
    <w:rsid w:val="002C082D"/>
    <w:rsid w:val="002C2CEB"/>
    <w:rsid w:val="002C33E9"/>
    <w:rsid w:val="002D32CE"/>
    <w:rsid w:val="002E1280"/>
    <w:rsid w:val="002E3CF6"/>
    <w:rsid w:val="002F463B"/>
    <w:rsid w:val="0030013B"/>
    <w:rsid w:val="00300C91"/>
    <w:rsid w:val="003051AF"/>
    <w:rsid w:val="00307E24"/>
    <w:rsid w:val="0031236D"/>
    <w:rsid w:val="003139C5"/>
    <w:rsid w:val="00313EA7"/>
    <w:rsid w:val="00315AFD"/>
    <w:rsid w:val="0032053B"/>
    <w:rsid w:val="003249B5"/>
    <w:rsid w:val="003254CC"/>
    <w:rsid w:val="003265F7"/>
    <w:rsid w:val="00333DA9"/>
    <w:rsid w:val="003349DF"/>
    <w:rsid w:val="00336FD8"/>
    <w:rsid w:val="00336FF1"/>
    <w:rsid w:val="003374B5"/>
    <w:rsid w:val="00341570"/>
    <w:rsid w:val="00342C6C"/>
    <w:rsid w:val="00342EAF"/>
    <w:rsid w:val="00343D7C"/>
    <w:rsid w:val="00344872"/>
    <w:rsid w:val="00346E21"/>
    <w:rsid w:val="0035399A"/>
    <w:rsid w:val="00353E1D"/>
    <w:rsid w:val="00360EC3"/>
    <w:rsid w:val="00367F80"/>
    <w:rsid w:val="003713A0"/>
    <w:rsid w:val="00371D71"/>
    <w:rsid w:val="00372F7E"/>
    <w:rsid w:val="003732C7"/>
    <w:rsid w:val="00373857"/>
    <w:rsid w:val="00376F29"/>
    <w:rsid w:val="0038532D"/>
    <w:rsid w:val="00387EB6"/>
    <w:rsid w:val="003913AD"/>
    <w:rsid w:val="00393531"/>
    <w:rsid w:val="003937C5"/>
    <w:rsid w:val="00396FC5"/>
    <w:rsid w:val="003A17AE"/>
    <w:rsid w:val="003A46FE"/>
    <w:rsid w:val="003A502D"/>
    <w:rsid w:val="003B481D"/>
    <w:rsid w:val="003C3E9C"/>
    <w:rsid w:val="003C445E"/>
    <w:rsid w:val="003C6903"/>
    <w:rsid w:val="003E28EB"/>
    <w:rsid w:val="003E2EA5"/>
    <w:rsid w:val="003F0BFE"/>
    <w:rsid w:val="003F38D1"/>
    <w:rsid w:val="00403C81"/>
    <w:rsid w:val="00405CEA"/>
    <w:rsid w:val="00407947"/>
    <w:rsid w:val="00407D54"/>
    <w:rsid w:val="00410C1E"/>
    <w:rsid w:val="00420D1B"/>
    <w:rsid w:val="004240A8"/>
    <w:rsid w:val="004276A1"/>
    <w:rsid w:val="00427E6C"/>
    <w:rsid w:val="00432037"/>
    <w:rsid w:val="00434612"/>
    <w:rsid w:val="0043706A"/>
    <w:rsid w:val="00437E24"/>
    <w:rsid w:val="004415B0"/>
    <w:rsid w:val="00442D1D"/>
    <w:rsid w:val="00444099"/>
    <w:rsid w:val="00444F3D"/>
    <w:rsid w:val="00456E8C"/>
    <w:rsid w:val="00457250"/>
    <w:rsid w:val="004638F0"/>
    <w:rsid w:val="0046508E"/>
    <w:rsid w:val="00476F88"/>
    <w:rsid w:val="00477909"/>
    <w:rsid w:val="00482E9C"/>
    <w:rsid w:val="00485BE3"/>
    <w:rsid w:val="00486761"/>
    <w:rsid w:val="00487EF5"/>
    <w:rsid w:val="00495C65"/>
    <w:rsid w:val="00496642"/>
    <w:rsid w:val="004A6EAD"/>
    <w:rsid w:val="004B2535"/>
    <w:rsid w:val="004B2C04"/>
    <w:rsid w:val="004B2E6B"/>
    <w:rsid w:val="004B4432"/>
    <w:rsid w:val="004B6905"/>
    <w:rsid w:val="004C0513"/>
    <w:rsid w:val="004C4191"/>
    <w:rsid w:val="004C4B71"/>
    <w:rsid w:val="004E6F40"/>
    <w:rsid w:val="004F198F"/>
    <w:rsid w:val="00516434"/>
    <w:rsid w:val="00516EB3"/>
    <w:rsid w:val="00517E21"/>
    <w:rsid w:val="00520F5C"/>
    <w:rsid w:val="00520F65"/>
    <w:rsid w:val="00524148"/>
    <w:rsid w:val="00524CF7"/>
    <w:rsid w:val="00525162"/>
    <w:rsid w:val="00525D7B"/>
    <w:rsid w:val="0053355A"/>
    <w:rsid w:val="005342D7"/>
    <w:rsid w:val="005359B8"/>
    <w:rsid w:val="0054521A"/>
    <w:rsid w:val="00545760"/>
    <w:rsid w:val="00547BAB"/>
    <w:rsid w:val="00550038"/>
    <w:rsid w:val="0055155D"/>
    <w:rsid w:val="005559E0"/>
    <w:rsid w:val="0055702B"/>
    <w:rsid w:val="00561733"/>
    <w:rsid w:val="005662A5"/>
    <w:rsid w:val="00566672"/>
    <w:rsid w:val="00571FCC"/>
    <w:rsid w:val="00580AA7"/>
    <w:rsid w:val="00584666"/>
    <w:rsid w:val="00585AD5"/>
    <w:rsid w:val="00591F86"/>
    <w:rsid w:val="0059228E"/>
    <w:rsid w:val="0059557C"/>
    <w:rsid w:val="005A01A1"/>
    <w:rsid w:val="005A1797"/>
    <w:rsid w:val="005A5EBC"/>
    <w:rsid w:val="005B370A"/>
    <w:rsid w:val="005B572B"/>
    <w:rsid w:val="005B6CD2"/>
    <w:rsid w:val="005C15AE"/>
    <w:rsid w:val="005C232E"/>
    <w:rsid w:val="005C4817"/>
    <w:rsid w:val="005C7F9C"/>
    <w:rsid w:val="005D0639"/>
    <w:rsid w:val="005D0A91"/>
    <w:rsid w:val="005D531E"/>
    <w:rsid w:val="005D62C6"/>
    <w:rsid w:val="005D6389"/>
    <w:rsid w:val="005D702E"/>
    <w:rsid w:val="005E191A"/>
    <w:rsid w:val="005F1CB5"/>
    <w:rsid w:val="005F717E"/>
    <w:rsid w:val="006061B8"/>
    <w:rsid w:val="00622855"/>
    <w:rsid w:val="00635FDB"/>
    <w:rsid w:val="00644794"/>
    <w:rsid w:val="0065304A"/>
    <w:rsid w:val="00653303"/>
    <w:rsid w:val="00653FC8"/>
    <w:rsid w:val="00662526"/>
    <w:rsid w:val="00662CB1"/>
    <w:rsid w:val="006758ED"/>
    <w:rsid w:val="00675D98"/>
    <w:rsid w:val="00685A86"/>
    <w:rsid w:val="0068653F"/>
    <w:rsid w:val="00687CBF"/>
    <w:rsid w:val="00692B32"/>
    <w:rsid w:val="00695D48"/>
    <w:rsid w:val="006A21FB"/>
    <w:rsid w:val="006A5DCE"/>
    <w:rsid w:val="006B0939"/>
    <w:rsid w:val="006B2C86"/>
    <w:rsid w:val="006B2C99"/>
    <w:rsid w:val="006B638B"/>
    <w:rsid w:val="006C4193"/>
    <w:rsid w:val="006C7204"/>
    <w:rsid w:val="006D2F9D"/>
    <w:rsid w:val="006D3EC4"/>
    <w:rsid w:val="006D707F"/>
    <w:rsid w:val="006D76AA"/>
    <w:rsid w:val="006D7992"/>
    <w:rsid w:val="006F107F"/>
    <w:rsid w:val="006F14B7"/>
    <w:rsid w:val="006F6892"/>
    <w:rsid w:val="0070085F"/>
    <w:rsid w:val="00702BCE"/>
    <w:rsid w:val="00710D79"/>
    <w:rsid w:val="00711913"/>
    <w:rsid w:val="00721F0A"/>
    <w:rsid w:val="0072658B"/>
    <w:rsid w:val="00726E73"/>
    <w:rsid w:val="00731D67"/>
    <w:rsid w:val="00735F87"/>
    <w:rsid w:val="007362EB"/>
    <w:rsid w:val="00743B7D"/>
    <w:rsid w:val="00745AE8"/>
    <w:rsid w:val="00751077"/>
    <w:rsid w:val="007515F0"/>
    <w:rsid w:val="00755CAE"/>
    <w:rsid w:val="00757AAD"/>
    <w:rsid w:val="00763C2D"/>
    <w:rsid w:val="00767FBB"/>
    <w:rsid w:val="00772485"/>
    <w:rsid w:val="00772B72"/>
    <w:rsid w:val="007747D2"/>
    <w:rsid w:val="00774C6D"/>
    <w:rsid w:val="00777632"/>
    <w:rsid w:val="00782B2C"/>
    <w:rsid w:val="007912A1"/>
    <w:rsid w:val="00791F3E"/>
    <w:rsid w:val="00796FC2"/>
    <w:rsid w:val="00797D08"/>
    <w:rsid w:val="007A09EF"/>
    <w:rsid w:val="007A0F25"/>
    <w:rsid w:val="007A1051"/>
    <w:rsid w:val="007A145E"/>
    <w:rsid w:val="007A36A2"/>
    <w:rsid w:val="007A43DF"/>
    <w:rsid w:val="007A4552"/>
    <w:rsid w:val="007C164D"/>
    <w:rsid w:val="007C23C3"/>
    <w:rsid w:val="007C3E1B"/>
    <w:rsid w:val="007C3E6D"/>
    <w:rsid w:val="007C6336"/>
    <w:rsid w:val="007C6AD9"/>
    <w:rsid w:val="007D0122"/>
    <w:rsid w:val="007D0BA5"/>
    <w:rsid w:val="007E1F89"/>
    <w:rsid w:val="007E3F1D"/>
    <w:rsid w:val="007E64A0"/>
    <w:rsid w:val="007F070F"/>
    <w:rsid w:val="00801A00"/>
    <w:rsid w:val="00802FFB"/>
    <w:rsid w:val="00804646"/>
    <w:rsid w:val="00806127"/>
    <w:rsid w:val="00820D7D"/>
    <w:rsid w:val="008258FD"/>
    <w:rsid w:val="008301C4"/>
    <w:rsid w:val="008328A5"/>
    <w:rsid w:val="008356A6"/>
    <w:rsid w:val="0084059E"/>
    <w:rsid w:val="0084080E"/>
    <w:rsid w:val="00843418"/>
    <w:rsid w:val="00844F36"/>
    <w:rsid w:val="00846DDE"/>
    <w:rsid w:val="008474BA"/>
    <w:rsid w:val="00850A13"/>
    <w:rsid w:val="00850F94"/>
    <w:rsid w:val="00851C7B"/>
    <w:rsid w:val="00854D29"/>
    <w:rsid w:val="00855448"/>
    <w:rsid w:val="008625F7"/>
    <w:rsid w:val="0086285F"/>
    <w:rsid w:val="00862B86"/>
    <w:rsid w:val="00863309"/>
    <w:rsid w:val="008639B6"/>
    <w:rsid w:val="008760AA"/>
    <w:rsid w:val="008766B4"/>
    <w:rsid w:val="0087723C"/>
    <w:rsid w:val="0087782A"/>
    <w:rsid w:val="0088083B"/>
    <w:rsid w:val="00882431"/>
    <w:rsid w:val="00882B95"/>
    <w:rsid w:val="00883C91"/>
    <w:rsid w:val="0088545A"/>
    <w:rsid w:val="00887F44"/>
    <w:rsid w:val="0089058F"/>
    <w:rsid w:val="00890B22"/>
    <w:rsid w:val="00896A32"/>
    <w:rsid w:val="008A1E6D"/>
    <w:rsid w:val="008A299D"/>
    <w:rsid w:val="008B2715"/>
    <w:rsid w:val="008B3B26"/>
    <w:rsid w:val="008C2298"/>
    <w:rsid w:val="008C5145"/>
    <w:rsid w:val="008C7D87"/>
    <w:rsid w:val="008D2E13"/>
    <w:rsid w:val="008E16D9"/>
    <w:rsid w:val="008E1C60"/>
    <w:rsid w:val="008E77F3"/>
    <w:rsid w:val="008F22FE"/>
    <w:rsid w:val="008F2FAA"/>
    <w:rsid w:val="008F3864"/>
    <w:rsid w:val="008F4152"/>
    <w:rsid w:val="008F7CCC"/>
    <w:rsid w:val="00901575"/>
    <w:rsid w:val="00901A6A"/>
    <w:rsid w:val="00903B0D"/>
    <w:rsid w:val="00904F17"/>
    <w:rsid w:val="00911315"/>
    <w:rsid w:val="00914332"/>
    <w:rsid w:val="00916AA0"/>
    <w:rsid w:val="0093080B"/>
    <w:rsid w:val="00933BF0"/>
    <w:rsid w:val="00934859"/>
    <w:rsid w:val="00936E7B"/>
    <w:rsid w:val="009416E4"/>
    <w:rsid w:val="00942CDB"/>
    <w:rsid w:val="00947FE8"/>
    <w:rsid w:val="00953B69"/>
    <w:rsid w:val="00954F6E"/>
    <w:rsid w:val="00957F69"/>
    <w:rsid w:val="00961A1E"/>
    <w:rsid w:val="009633FC"/>
    <w:rsid w:val="00964D7D"/>
    <w:rsid w:val="00971654"/>
    <w:rsid w:val="00972325"/>
    <w:rsid w:val="00975953"/>
    <w:rsid w:val="0097630E"/>
    <w:rsid w:val="00981AD3"/>
    <w:rsid w:val="00981F04"/>
    <w:rsid w:val="0098288F"/>
    <w:rsid w:val="00990750"/>
    <w:rsid w:val="0099098F"/>
    <w:rsid w:val="009909C1"/>
    <w:rsid w:val="00992615"/>
    <w:rsid w:val="009935E7"/>
    <w:rsid w:val="00996210"/>
    <w:rsid w:val="009A10D7"/>
    <w:rsid w:val="009A19C6"/>
    <w:rsid w:val="009B268D"/>
    <w:rsid w:val="009B269D"/>
    <w:rsid w:val="009B39FE"/>
    <w:rsid w:val="009B50D8"/>
    <w:rsid w:val="009B5625"/>
    <w:rsid w:val="009B56FB"/>
    <w:rsid w:val="009B652B"/>
    <w:rsid w:val="009B6B9E"/>
    <w:rsid w:val="009B6FAB"/>
    <w:rsid w:val="009B7AA4"/>
    <w:rsid w:val="009B7AD1"/>
    <w:rsid w:val="009C4E8B"/>
    <w:rsid w:val="009C53FD"/>
    <w:rsid w:val="009C58B7"/>
    <w:rsid w:val="009C6EAB"/>
    <w:rsid w:val="009D099B"/>
    <w:rsid w:val="009D6CE5"/>
    <w:rsid w:val="009E148E"/>
    <w:rsid w:val="009E716A"/>
    <w:rsid w:val="009F1A32"/>
    <w:rsid w:val="00A0135C"/>
    <w:rsid w:val="00A01770"/>
    <w:rsid w:val="00A075BE"/>
    <w:rsid w:val="00A14FE4"/>
    <w:rsid w:val="00A176B4"/>
    <w:rsid w:val="00A17886"/>
    <w:rsid w:val="00A249B6"/>
    <w:rsid w:val="00A310D6"/>
    <w:rsid w:val="00A31F8C"/>
    <w:rsid w:val="00A4072F"/>
    <w:rsid w:val="00A411CF"/>
    <w:rsid w:val="00A41F08"/>
    <w:rsid w:val="00A5001E"/>
    <w:rsid w:val="00A53CC8"/>
    <w:rsid w:val="00A60EB4"/>
    <w:rsid w:val="00A6151B"/>
    <w:rsid w:val="00A62B2F"/>
    <w:rsid w:val="00A63900"/>
    <w:rsid w:val="00A7006C"/>
    <w:rsid w:val="00A70D6D"/>
    <w:rsid w:val="00A73E1C"/>
    <w:rsid w:val="00A76802"/>
    <w:rsid w:val="00A7774C"/>
    <w:rsid w:val="00A81AB3"/>
    <w:rsid w:val="00A829D9"/>
    <w:rsid w:val="00A921BE"/>
    <w:rsid w:val="00A92DA5"/>
    <w:rsid w:val="00A93989"/>
    <w:rsid w:val="00A943D4"/>
    <w:rsid w:val="00A97C8E"/>
    <w:rsid w:val="00AA219F"/>
    <w:rsid w:val="00AA2B55"/>
    <w:rsid w:val="00AA50DC"/>
    <w:rsid w:val="00AA5838"/>
    <w:rsid w:val="00AB22E7"/>
    <w:rsid w:val="00AB4F60"/>
    <w:rsid w:val="00AB5F9D"/>
    <w:rsid w:val="00AB5FDC"/>
    <w:rsid w:val="00AB7343"/>
    <w:rsid w:val="00AC060D"/>
    <w:rsid w:val="00AC0E73"/>
    <w:rsid w:val="00AC2FE4"/>
    <w:rsid w:val="00AC37C6"/>
    <w:rsid w:val="00AC5297"/>
    <w:rsid w:val="00AD0D72"/>
    <w:rsid w:val="00AD4A6C"/>
    <w:rsid w:val="00AD5496"/>
    <w:rsid w:val="00AD5BA0"/>
    <w:rsid w:val="00AD6234"/>
    <w:rsid w:val="00AD6821"/>
    <w:rsid w:val="00AE21DA"/>
    <w:rsid w:val="00AE464C"/>
    <w:rsid w:val="00B06CEB"/>
    <w:rsid w:val="00B06F9D"/>
    <w:rsid w:val="00B12942"/>
    <w:rsid w:val="00B14FFF"/>
    <w:rsid w:val="00B15738"/>
    <w:rsid w:val="00B16A21"/>
    <w:rsid w:val="00B267B9"/>
    <w:rsid w:val="00B27419"/>
    <w:rsid w:val="00B407A0"/>
    <w:rsid w:val="00B51FAA"/>
    <w:rsid w:val="00B546B9"/>
    <w:rsid w:val="00B546BE"/>
    <w:rsid w:val="00B557E5"/>
    <w:rsid w:val="00B5683B"/>
    <w:rsid w:val="00B56F02"/>
    <w:rsid w:val="00B60E7A"/>
    <w:rsid w:val="00B668AD"/>
    <w:rsid w:val="00B7686F"/>
    <w:rsid w:val="00B809D5"/>
    <w:rsid w:val="00B8448A"/>
    <w:rsid w:val="00B91DDD"/>
    <w:rsid w:val="00B92F53"/>
    <w:rsid w:val="00B94641"/>
    <w:rsid w:val="00BA130B"/>
    <w:rsid w:val="00BA1F96"/>
    <w:rsid w:val="00BA36CE"/>
    <w:rsid w:val="00BB3518"/>
    <w:rsid w:val="00BB60CF"/>
    <w:rsid w:val="00BC0D5B"/>
    <w:rsid w:val="00BC4715"/>
    <w:rsid w:val="00BC7A8B"/>
    <w:rsid w:val="00BC7C23"/>
    <w:rsid w:val="00BD0D37"/>
    <w:rsid w:val="00BD19A2"/>
    <w:rsid w:val="00BD2211"/>
    <w:rsid w:val="00BD4D77"/>
    <w:rsid w:val="00BD54DB"/>
    <w:rsid w:val="00BE132A"/>
    <w:rsid w:val="00BE2A72"/>
    <w:rsid w:val="00BE4293"/>
    <w:rsid w:val="00BE45D9"/>
    <w:rsid w:val="00BE7E45"/>
    <w:rsid w:val="00BF1B20"/>
    <w:rsid w:val="00C0336B"/>
    <w:rsid w:val="00C0469E"/>
    <w:rsid w:val="00C1457D"/>
    <w:rsid w:val="00C14805"/>
    <w:rsid w:val="00C167B1"/>
    <w:rsid w:val="00C21D4D"/>
    <w:rsid w:val="00C23B06"/>
    <w:rsid w:val="00C27BA0"/>
    <w:rsid w:val="00C34966"/>
    <w:rsid w:val="00C365DE"/>
    <w:rsid w:val="00C36C1A"/>
    <w:rsid w:val="00C373B2"/>
    <w:rsid w:val="00C43822"/>
    <w:rsid w:val="00C46EAD"/>
    <w:rsid w:val="00C4704D"/>
    <w:rsid w:val="00C508C7"/>
    <w:rsid w:val="00C529D9"/>
    <w:rsid w:val="00C53294"/>
    <w:rsid w:val="00C53AF6"/>
    <w:rsid w:val="00C53FD2"/>
    <w:rsid w:val="00C613B3"/>
    <w:rsid w:val="00C630C1"/>
    <w:rsid w:val="00C74192"/>
    <w:rsid w:val="00C90136"/>
    <w:rsid w:val="00C91D83"/>
    <w:rsid w:val="00C96DF7"/>
    <w:rsid w:val="00C97747"/>
    <w:rsid w:val="00C97900"/>
    <w:rsid w:val="00CB368B"/>
    <w:rsid w:val="00CB5AEA"/>
    <w:rsid w:val="00CC0592"/>
    <w:rsid w:val="00CC08C3"/>
    <w:rsid w:val="00CC100C"/>
    <w:rsid w:val="00CC1676"/>
    <w:rsid w:val="00CC3598"/>
    <w:rsid w:val="00CC3783"/>
    <w:rsid w:val="00CD2762"/>
    <w:rsid w:val="00CD58E9"/>
    <w:rsid w:val="00CE7D22"/>
    <w:rsid w:val="00CF2D8B"/>
    <w:rsid w:val="00CF2FCB"/>
    <w:rsid w:val="00CF40D9"/>
    <w:rsid w:val="00CF65FD"/>
    <w:rsid w:val="00CF729E"/>
    <w:rsid w:val="00CF7E38"/>
    <w:rsid w:val="00D0139E"/>
    <w:rsid w:val="00D01520"/>
    <w:rsid w:val="00D01EAC"/>
    <w:rsid w:val="00D03729"/>
    <w:rsid w:val="00D05725"/>
    <w:rsid w:val="00D21805"/>
    <w:rsid w:val="00D26C03"/>
    <w:rsid w:val="00D27DCA"/>
    <w:rsid w:val="00D468D2"/>
    <w:rsid w:val="00D47BDF"/>
    <w:rsid w:val="00D55C38"/>
    <w:rsid w:val="00D7513E"/>
    <w:rsid w:val="00D82B0B"/>
    <w:rsid w:val="00D83776"/>
    <w:rsid w:val="00D84B30"/>
    <w:rsid w:val="00D86CFA"/>
    <w:rsid w:val="00D92C14"/>
    <w:rsid w:val="00D94C3B"/>
    <w:rsid w:val="00D9581A"/>
    <w:rsid w:val="00D96491"/>
    <w:rsid w:val="00D96E27"/>
    <w:rsid w:val="00DA7DAD"/>
    <w:rsid w:val="00DB370F"/>
    <w:rsid w:val="00DB7B5D"/>
    <w:rsid w:val="00DC6EDC"/>
    <w:rsid w:val="00DC7367"/>
    <w:rsid w:val="00DD268E"/>
    <w:rsid w:val="00DD3D78"/>
    <w:rsid w:val="00DD4231"/>
    <w:rsid w:val="00DD44D9"/>
    <w:rsid w:val="00DD70FA"/>
    <w:rsid w:val="00DE1846"/>
    <w:rsid w:val="00DE1AB5"/>
    <w:rsid w:val="00DE1C90"/>
    <w:rsid w:val="00DE275C"/>
    <w:rsid w:val="00DE505D"/>
    <w:rsid w:val="00DE516C"/>
    <w:rsid w:val="00DE6FC2"/>
    <w:rsid w:val="00DF5803"/>
    <w:rsid w:val="00DF7AE6"/>
    <w:rsid w:val="00E04919"/>
    <w:rsid w:val="00E13F14"/>
    <w:rsid w:val="00E154A2"/>
    <w:rsid w:val="00E175EF"/>
    <w:rsid w:val="00E224DD"/>
    <w:rsid w:val="00E228E9"/>
    <w:rsid w:val="00E24F41"/>
    <w:rsid w:val="00E275F5"/>
    <w:rsid w:val="00E32D26"/>
    <w:rsid w:val="00E4381D"/>
    <w:rsid w:val="00E472BF"/>
    <w:rsid w:val="00E60717"/>
    <w:rsid w:val="00E61127"/>
    <w:rsid w:val="00E72AE7"/>
    <w:rsid w:val="00E75E13"/>
    <w:rsid w:val="00E77440"/>
    <w:rsid w:val="00E80EA2"/>
    <w:rsid w:val="00E93941"/>
    <w:rsid w:val="00E974A0"/>
    <w:rsid w:val="00E97DFB"/>
    <w:rsid w:val="00EA2555"/>
    <w:rsid w:val="00EA6364"/>
    <w:rsid w:val="00EA7108"/>
    <w:rsid w:val="00EB3BA4"/>
    <w:rsid w:val="00EB5124"/>
    <w:rsid w:val="00EC17D7"/>
    <w:rsid w:val="00EC40EC"/>
    <w:rsid w:val="00EC53FC"/>
    <w:rsid w:val="00EC6DF6"/>
    <w:rsid w:val="00ED11DE"/>
    <w:rsid w:val="00ED1AC4"/>
    <w:rsid w:val="00ED2CDA"/>
    <w:rsid w:val="00ED719C"/>
    <w:rsid w:val="00ED77B3"/>
    <w:rsid w:val="00EE71D8"/>
    <w:rsid w:val="00EF015D"/>
    <w:rsid w:val="00EF6F8F"/>
    <w:rsid w:val="00EF7D17"/>
    <w:rsid w:val="00F023D8"/>
    <w:rsid w:val="00F04199"/>
    <w:rsid w:val="00F0423C"/>
    <w:rsid w:val="00F04372"/>
    <w:rsid w:val="00F11951"/>
    <w:rsid w:val="00F221EA"/>
    <w:rsid w:val="00F23B0B"/>
    <w:rsid w:val="00F24822"/>
    <w:rsid w:val="00F257F9"/>
    <w:rsid w:val="00F26C8C"/>
    <w:rsid w:val="00F31BE5"/>
    <w:rsid w:val="00F36D65"/>
    <w:rsid w:val="00F3725A"/>
    <w:rsid w:val="00F379A1"/>
    <w:rsid w:val="00F4414B"/>
    <w:rsid w:val="00F50DCF"/>
    <w:rsid w:val="00F51984"/>
    <w:rsid w:val="00F703A1"/>
    <w:rsid w:val="00F70465"/>
    <w:rsid w:val="00F802F9"/>
    <w:rsid w:val="00F87795"/>
    <w:rsid w:val="00F93586"/>
    <w:rsid w:val="00F96E17"/>
    <w:rsid w:val="00FA0C51"/>
    <w:rsid w:val="00FA21F3"/>
    <w:rsid w:val="00FA3B62"/>
    <w:rsid w:val="00FA503B"/>
    <w:rsid w:val="00FA5D34"/>
    <w:rsid w:val="00FA7A59"/>
    <w:rsid w:val="00FB1245"/>
    <w:rsid w:val="00FB431B"/>
    <w:rsid w:val="00FC549D"/>
    <w:rsid w:val="00FD0CF3"/>
    <w:rsid w:val="00FD3595"/>
    <w:rsid w:val="00FD58DE"/>
    <w:rsid w:val="00FD5A04"/>
    <w:rsid w:val="00FE0812"/>
    <w:rsid w:val="00FE11B8"/>
    <w:rsid w:val="00FE5959"/>
    <w:rsid w:val="00FF1DC4"/>
    <w:rsid w:val="00FF328D"/>
    <w:rsid w:val="00FF39F6"/>
    <w:rsid w:val="00FF6485"/>
    <w:rsid w:val="00FF6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5EE12A"/>
  <w15:docId w15:val="{E72954D5-EC9F-4310-AA22-5A64BBB4C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nl-NL" w:eastAsia="en-US" w:bidi="ar-SA"/>
      </w:rPr>
    </w:rPrDefault>
    <w:pPrDefault>
      <w:pPr>
        <w:spacing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E148E"/>
    <w:rPr>
      <w:rFonts w:ascii="Verdana" w:hAnsi="Verdana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9E14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9E148E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0916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rsid w:val="009E148E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9E14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tekst">
    <w:name w:val="header"/>
    <w:basedOn w:val="Standaard"/>
    <w:link w:val="KoptekstChar"/>
    <w:uiPriority w:val="99"/>
    <w:unhideWhenUsed/>
    <w:rsid w:val="00F379A1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379A1"/>
    <w:rPr>
      <w:rFonts w:ascii="Verdana" w:hAnsi="Verdana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F379A1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379A1"/>
    <w:rPr>
      <w:rFonts w:ascii="Verdana" w:hAnsi="Verdana"/>
      <w:sz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379A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379A1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FE595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3Char">
    <w:name w:val="Kop 3 Char"/>
    <w:basedOn w:val="Standaardalinea-lettertype"/>
    <w:link w:val="Kop3"/>
    <w:uiPriority w:val="9"/>
    <w:rsid w:val="00091658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Lijstalinea">
    <w:name w:val="List Paragraph"/>
    <w:basedOn w:val="Standaard"/>
    <w:uiPriority w:val="34"/>
    <w:qFormat/>
    <w:rsid w:val="00F70465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0B1D5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B1D5F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B1D5F"/>
    <w:rPr>
      <w:rFonts w:ascii="Verdana" w:hAnsi="Verdana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B1D5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B1D5F"/>
    <w:rPr>
      <w:rFonts w:ascii="Verdana" w:hAnsi="Verdana"/>
      <w:b/>
      <w:bCs/>
      <w:sz w:val="20"/>
      <w:szCs w:val="20"/>
    </w:rPr>
  </w:style>
  <w:style w:type="character" w:styleId="Hyperlink">
    <w:name w:val="Hyperlink"/>
    <w:basedOn w:val="Standaardalinea-lettertype"/>
    <w:uiPriority w:val="99"/>
    <w:unhideWhenUsed/>
    <w:rsid w:val="00A411CF"/>
    <w:rPr>
      <w:color w:val="0000FF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A411CF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A411C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ur04.safelinks.protection.outlook.com/?object_type=S&amp;object_id=25.099813&amp;uid=446e2720b895" TargetMode="External"/><Relationship Id="rId18" Type="http://schemas.openxmlformats.org/officeDocument/2006/relationships/hyperlink" Target="https://corsa.rijnland.net/corsa/web/stdw/viewobject.html?object_type=S&amp;object_id=25.051950&amp;uid=048838b12140" TargetMode="External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hyperlink" Target="https://corsa.rijnland.net/corsa/web/stdw/viewobject.html?object_type=S&amp;object_id=25.103224&amp;uid=43d7b645c9c8" TargetMode="External"/><Relationship Id="rId7" Type="http://schemas.openxmlformats.org/officeDocument/2006/relationships/hyperlink" Target="https://corsa.rijnland.net/corsa/web/stdw/viewobject.html" TargetMode="External"/><Relationship Id="rId12" Type="http://schemas.openxmlformats.org/officeDocument/2006/relationships/hyperlink" Target="https://www.aenowaterschappen.nl/activiteiten/arbocatalogi/arbocatalogus-9-gevaarlijke-stoffen?object_type=S&amp;object_id=26.005747&amp;uid=6a6e249a4075" TargetMode="External"/><Relationship Id="rId17" Type="http://schemas.openxmlformats.org/officeDocument/2006/relationships/hyperlink" Target="https://corsa.rijnland.net/corsa/web/stdw/viewobject.html?object_type=S&amp;object_id=25.104029&amp;uid=01b2b31af8c0" TargetMode="External"/><Relationship Id="rId25" Type="http://schemas.openxmlformats.org/officeDocument/2006/relationships/footer" Target="footer1.xml"/><Relationship Id="rId33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hyperlink" Target="https://corsa.rijnland.net/corsa/web/stdw/viewobject.html?object_type=S&amp;object_id=25.099798&amp;uid=c4bb2494f8b6" TargetMode="External"/><Relationship Id="rId20" Type="http://schemas.openxmlformats.org/officeDocument/2006/relationships/hyperlink" Target="https://corsa.rijnland.net/corsa/web/stdw/viewobject.html?object_type=S&amp;object_id=25.104030&amp;uid=5fc628272012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orsa.rijnland.net/corsa/web/stdw/viewobject.html?object_type=S&amp;object_id=25.051952&amp;uid=23f01cfa5cbb" TargetMode="External"/><Relationship Id="rId24" Type="http://schemas.openxmlformats.org/officeDocument/2006/relationships/header" Target="header2.xml"/><Relationship Id="rId32" Type="http://schemas.openxmlformats.org/officeDocument/2006/relationships/customXml" Target="../customXml/item2.xml"/><Relationship Id="rId5" Type="http://schemas.openxmlformats.org/officeDocument/2006/relationships/footnotes" Target="footnotes.xml"/><Relationship Id="rId15" Type="http://schemas.openxmlformats.org/officeDocument/2006/relationships/hyperlink" Target="https://corsa.rijnland.net/corsa/web/stdw/viewobject.html?object_type=S&amp;object_id=25.099793&amp;uid=7617da0c3de7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s://corsa.rijnland.net/corsa/web/stdw/viewobject.html?object_type=S&amp;object_id=25.051959&amp;uid=d53ed95f8a0c" TargetMode="External"/><Relationship Id="rId19" Type="http://schemas.openxmlformats.org/officeDocument/2006/relationships/hyperlink" Target="https://corsa.rijnland.net/corsa/web/stdw/viewobject.html?object_type=S&amp;object_id=25.099768&amp;uid=f67c1b9c8117" TargetMode="External"/><Relationship Id="rId31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hyperlink" Target="https://corsa.rijnland.net/corsa/web/stdw/viewobject.html?object_type=S&amp;object_id=25.100003&amp;uid=e0b282c1abf9" TargetMode="External"/><Relationship Id="rId14" Type="http://schemas.openxmlformats.org/officeDocument/2006/relationships/hyperlink" Target="https://corsa.rijnland.net/corsa/web/stdw/viewobject.html?object_type=S&amp;object_id=25.051954&amp;uid=0b8aaf8bce06" TargetMode="External"/><Relationship Id="rId22" Type="http://schemas.openxmlformats.org/officeDocument/2006/relationships/hyperlink" Target="https://corsa.rijnland.net/corsa/web/stdw/viewobject.html?url=https%3A%2F%2Fcloud.chemrade.nl%2Flogin-by-token%2FAwzzWSVWenhurAzniQ5oJVg5TZjIVdQtUwoe6LowK9HD17be3Zhxn3nmJfNfM3RWISKddNP22BOmJjrMhraWuq9SAx8TQZndzHlCxPmdTfz9tmJ2VapX4VMZOiPjTHqh&amp;data=05%7C02%7C%7Cc65708b2d8a6472d697c08de89b3f0d7%7C7f92097365944ab3af550bb85192461e%7C0%7C0%7C639099603149153782%7CUnknown%7CTWFpbGZsb3d8eyJFbXB0eU1hcGkiOnRydWUsIlYiOiIwLjAuMDAwMCIsIlAiOiJXaW4zMiIsIkFOIjoiTWFpbCIsIldUIjoyfQ%3D%3D%7C0%7C%7C%7C&amp;sdata=7Oq2kEJF1HBIZC92ZiztQ4A%2FjjQ%2Fuvt%2BKIF7L7GuX%2F8%3D&amp;reserved=0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Relationship Id="rId8" Type="http://schemas.openxmlformats.org/officeDocument/2006/relationships/hyperlink" Target="https://eur04.safelinks.protection.outlook.com/?url=https%3A%2F%2Fcloud.chemrade.nl%2Flogin-by-token%2FAwzzWSVWenhurAzniQ5oJVg5TZjIVdQtUwoe6LowK9HD17be3Zhxn3nmJfNfM3RWISKddNP22BOmJjrMhraWuq9SAx8TQZndzHlCxPmdTfz9tmJ2VapX4VMZOiPjTHqh&amp;data=05%7C02%7C%7Cc65708b2d8a6472d697c08de89b3f0d7%7C7f92097365944ab3af550bb85192461e%7C0%7C0%7C639099603149153782%7CUnknown%7CTWFpbGZsb3d8eyJFbXB0eU1hcGkiOnRydWUsIlYiOiIwLjAuMDAwMCIsIlAiOiJXaW4zMiIsIkFOIjoiTWFpbCIsIldUIjoyfQ%3D%3D%7C0%7C%7C%7C&amp;sdata=7Oq2kEJF1HBIZC92ZiztQ4A%2FjjQ%2Fuvt%2BKIF7L7GuX%2F8%3D&amp;reserved=0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Arbo\2.%20Beleid\Arbo%20Handboek\Sjabloon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Rijnlan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89877EDAA77D40B0E2084F4C49E45A" ma:contentTypeVersion="15" ma:contentTypeDescription="Een nieuw document maken." ma:contentTypeScope="" ma:versionID="b96d04eccd19b4ce441f835d6b3fb35c">
  <xsd:schema xmlns:xsd="http://www.w3.org/2001/XMLSchema" xmlns:xs="http://www.w3.org/2001/XMLSchema" xmlns:p="http://schemas.microsoft.com/office/2006/metadata/properties" xmlns:ns2="81d8d315-5c27-498a-814b-29eabcac6a43" xmlns:ns3="00946752-5514-4cff-9906-054ea5e5651f" targetNamespace="http://schemas.microsoft.com/office/2006/metadata/properties" ma:root="true" ma:fieldsID="0d1e6dc9992c18d0b09128c37b16ccb5" ns2:_="" ns3:_="">
    <xsd:import namespace="81d8d315-5c27-498a-814b-29eabcac6a43"/>
    <xsd:import namespace="00946752-5514-4cff-9906-054ea5e56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8d315-5c27-498a-814b-29eabcac6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d002cb97-f9ae-40f4-a62f-9ee51fa9d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46752-5514-4cff-9906-054ea5e565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3828d1-da5d-4976-9d61-cb8f73177e4b}" ma:internalName="TaxCatchAll" ma:showField="CatchAllData" ma:web="00946752-5514-4cff-9906-054ea5e56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946752-5514-4cff-9906-054ea5e5651f" xsi:nil="true"/>
    <lcf76f155ced4ddcb4097134ff3c332f xmlns="81d8d315-5c27-498a-814b-29eabcac6a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33847CB-6072-4B63-AAC3-817F4560A08F}"/>
</file>

<file path=customXml/itemProps2.xml><?xml version="1.0" encoding="utf-8"?>
<ds:datastoreItem xmlns:ds="http://schemas.openxmlformats.org/officeDocument/2006/customXml" ds:itemID="{3E252FAB-CA9F-44EB-94A5-0FD82C8D37C0}"/>
</file>

<file path=customXml/itemProps3.xml><?xml version="1.0" encoding="utf-8"?>
<ds:datastoreItem xmlns:ds="http://schemas.openxmlformats.org/officeDocument/2006/customXml" ds:itemID="{E6088A6C-53C1-4248-92BF-308DDF79D524}"/>
</file>

<file path=docMetadata/LabelInfo.xml><?xml version="1.0" encoding="utf-8"?>
<clbl:labelList xmlns:clbl="http://schemas.microsoft.com/office/2020/mipLabelMetadata">
  <clbl:label id="{7f920973-6594-4ab3-af55-0bb85192461e}" enabled="0" method="" siteId="{7f920973-6594-4ab3-af55-0bb85192461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Sjabloon</Template>
  <TotalTime>1</TotalTime>
  <Pages>3</Pages>
  <Words>1582</Words>
  <Characters>8701</Characters>
  <Application>Microsoft Office Word</Application>
  <DocSecurity>0</DocSecurity>
  <Lines>72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Hoogheemraadschap van Rijnland</Company>
  <LinksUpToDate>false</LinksUpToDate>
  <CharactersWithSpaces>10263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obroek</dc:creator>
  <cp:lastModifiedBy>Overeem, Brenda</cp:lastModifiedBy>
  <cp:revision>2</cp:revision>
  <dcterms:created xsi:type="dcterms:W3CDTF">2026-05-06T09:56:00Z</dcterms:created>
  <dcterms:modified xsi:type="dcterms:W3CDTF">2026-05-06T09:56:00Z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RSA_GUID">
    <vt:lpwstr>b92fbb8c-8875-edb0-8314-ff37b002898c</vt:lpwstr>
  </property>
  <property fmtid="{D5CDD505-2E9C-101B-9397-08002B2CF9AE}" pid="3" name="CORSA_OBJECTTYPE">
    <vt:lpwstr>S</vt:lpwstr>
  </property>
  <property fmtid="{D5CDD505-2E9C-101B-9397-08002B2CF9AE}" pid="4" name="CORSA_OBJECTID">
    <vt:lpwstr>18.091625</vt:lpwstr>
  </property>
  <property fmtid="{D5CDD505-2E9C-101B-9397-08002B2CF9AE}" pid="5" name="CORSA_VERSION">
    <vt:lpwstr>2</vt:lpwstr>
  </property>
  <property fmtid="{D5CDD505-2E9C-101B-9397-08002B2CF9AE}" pid="6" name="ContentTypeId">
    <vt:lpwstr>0x010100CB89877EDAA77D40B0E2084F4C49E45A</vt:lpwstr>
  </property>
</Properties>
</file>